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7"/>
        <w:tabs>
          <w:tab w:val="right" w:pos="9781"/>
          <w:tab w:val="right" w:pos="13323"/>
        </w:tabs>
        <w:spacing w:after="0"/>
        <w:outlineLvl w:val="0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lang w:val="en-US" w:eastAsia="zh-CN"/>
        </w:rPr>
      </w:pPr>
      <w:bookmarkStart w:id="0" w:name="_Hlk497909361"/>
      <w:r>
        <w:rPr>
          <w:rFonts w:hint="default" w:ascii="Arial" w:hAnsi="Arial" w:eastAsia="宋体" w:cs="Arial"/>
          <w:b/>
          <w:strike w:val="0"/>
          <w:color w:val="auto"/>
          <w:sz w:val="24"/>
          <w:szCs w:val="24"/>
          <w:lang w:val="en-US" w:eastAsia="zh-CN"/>
        </w:rPr>
        <w:t>3GPP TSG-RAN WG4 Meeting #</w:t>
      </w:r>
      <w:r>
        <w:rPr>
          <w:rFonts w:hint="eastAsia" w:ascii="Arial" w:hAnsi="Arial" w:eastAsia="宋体" w:cs="Arial"/>
          <w:b/>
          <w:strike w:val="0"/>
          <w:color w:val="auto"/>
          <w:sz w:val="24"/>
          <w:szCs w:val="24"/>
          <w:lang w:val="en-US" w:eastAsia="zh-CN"/>
        </w:rPr>
        <w:t>92</w:t>
      </w:r>
      <w:r>
        <w:rPr>
          <w:rFonts w:hint="default" w:ascii="Arial" w:hAnsi="Arial" w:eastAsia="宋体" w:cs="Arial"/>
          <w:b/>
          <w:strike w:val="0"/>
          <w:color w:val="auto"/>
          <w:sz w:val="24"/>
          <w:szCs w:val="24"/>
          <w:lang w:val="en-US" w:eastAsia="zh-CN"/>
        </w:rPr>
        <w:t xml:space="preserve">                                                            </w:t>
      </w:r>
      <w:r>
        <w:rPr>
          <w:rFonts w:hint="eastAsia" w:cs="Arial"/>
          <w:b/>
          <w:strike w:val="0"/>
          <w:color w:val="auto"/>
          <w:sz w:val="24"/>
          <w:szCs w:val="24"/>
          <w:lang w:val="en-US" w:eastAsia="zh-CN"/>
        </w:rPr>
        <w:t xml:space="preserve">      </w:t>
      </w:r>
      <w:r>
        <w:rPr>
          <w:rFonts w:hint="default" w:ascii="Arial" w:hAnsi="Arial" w:eastAsia="宋体" w:cs="Arial"/>
          <w:b/>
          <w:strike w:val="0"/>
          <w:color w:val="auto"/>
          <w:sz w:val="24"/>
          <w:szCs w:val="24"/>
          <w:lang w:val="en-US" w:eastAsia="zh-CN"/>
        </w:rPr>
        <w:t>R4-1</w:t>
      </w:r>
      <w:r>
        <w:rPr>
          <w:rFonts w:hint="eastAsia" w:ascii="Arial" w:hAnsi="Arial" w:eastAsia="宋体" w:cs="Arial"/>
          <w:b/>
          <w:strike w:val="0"/>
          <w:color w:val="auto"/>
          <w:sz w:val="24"/>
          <w:szCs w:val="24"/>
          <w:lang w:val="en-US" w:eastAsia="zh-CN"/>
        </w:rPr>
        <w:t>90</w:t>
      </w:r>
      <w:r>
        <w:rPr>
          <w:rFonts w:hint="eastAsia" w:cs="Arial"/>
          <w:b/>
          <w:strike w:val="0"/>
          <w:color w:val="auto"/>
          <w:sz w:val="24"/>
          <w:szCs w:val="24"/>
          <w:lang w:val="en-US" w:eastAsia="zh-CN"/>
        </w:rPr>
        <w:t>8565</w:t>
      </w:r>
    </w:p>
    <w:p>
      <w:pPr>
        <w:pStyle w:val="37"/>
        <w:tabs>
          <w:tab w:val="right" w:pos="9781"/>
          <w:tab w:val="right" w:pos="13323"/>
        </w:tabs>
        <w:outlineLvl w:val="0"/>
        <w:rPr>
          <w:rFonts w:hint="eastAsia" w:ascii="Arial" w:hAnsi="Arial" w:eastAsia="宋体"/>
          <w:b/>
          <w:color w:val="auto"/>
          <w:sz w:val="24"/>
          <w:szCs w:val="24"/>
          <w:lang w:eastAsia="zh-CN"/>
        </w:rPr>
      </w:pPr>
      <w:bookmarkStart w:id="1" w:name="OLE_LINK2"/>
      <w:r>
        <w:rPr>
          <w:rFonts w:hint="eastAsia" w:ascii="Arial" w:hAnsi="Arial" w:eastAsia="宋体"/>
          <w:b/>
          <w:color w:val="auto"/>
          <w:sz w:val="24"/>
          <w:szCs w:val="24"/>
          <w:lang w:eastAsia="zh-CN"/>
        </w:rPr>
        <w:t xml:space="preserve">Ljubljana, SI, </w:t>
      </w:r>
      <w:r>
        <w:rPr>
          <w:rFonts w:ascii="Arial" w:hAnsi="Arial" w:eastAsia="宋体"/>
          <w:b/>
          <w:color w:val="auto"/>
          <w:sz w:val="24"/>
          <w:szCs w:val="24"/>
          <w:lang w:eastAsia="zh-CN"/>
        </w:rPr>
        <w:t>26</w:t>
      </w:r>
      <w:r>
        <w:rPr>
          <w:rFonts w:ascii="Arial" w:hAnsi="Arial" w:eastAsia="宋体"/>
          <w:b/>
          <w:color w:val="auto"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/>
          <w:b/>
          <w:color w:val="auto"/>
          <w:sz w:val="24"/>
          <w:szCs w:val="24"/>
          <w:lang w:eastAsia="zh-CN"/>
        </w:rPr>
        <w:t>–</w:t>
      </w:r>
      <w:r>
        <w:rPr>
          <w:rFonts w:hint="eastAsia" w:ascii="Arial" w:hAnsi="Arial" w:eastAsia="宋体"/>
          <w:b/>
          <w:color w:val="auto"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color w:val="auto"/>
          <w:sz w:val="24"/>
          <w:szCs w:val="24"/>
          <w:lang w:eastAsia="zh-CN"/>
        </w:rPr>
        <w:t>30</w:t>
      </w:r>
      <w:r>
        <w:rPr>
          <w:rFonts w:ascii="Arial" w:hAnsi="Arial" w:eastAsia="宋体"/>
          <w:b/>
          <w:color w:val="auto"/>
          <w:sz w:val="24"/>
          <w:szCs w:val="24"/>
          <w:vertAlign w:val="superscript"/>
          <w:lang w:eastAsia="zh-CN"/>
        </w:rPr>
        <w:t>th</w:t>
      </w:r>
      <w:r>
        <w:rPr>
          <w:rFonts w:hint="eastAsia" w:ascii="Arial" w:hAnsi="Arial" w:eastAsia="宋体"/>
          <w:b/>
          <w:color w:val="auto"/>
          <w:sz w:val="24"/>
          <w:szCs w:val="24"/>
          <w:lang w:eastAsia="zh-CN"/>
        </w:rPr>
        <w:t xml:space="preserve"> Aug, 2019</w:t>
      </w:r>
    </w:p>
    <w:bookmarkEnd w:id="1"/>
    <w:tbl>
      <w:tblPr>
        <w:tblStyle w:val="4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5"/>
              <w:spacing w:after="0"/>
              <w:jc w:val="right"/>
              <w:rPr>
                <w:rFonts w:hint="eastAsia"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  <w:r>
              <w:rPr>
                <w:i/>
                <w:sz w:val="14"/>
              </w:rPr>
              <w:t>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5"/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pct30" w:color="FFFF00" w:fill="auto"/>
            <w:vAlign w:val="top"/>
          </w:tcPr>
          <w:p>
            <w:pPr>
              <w:pStyle w:val="75"/>
              <w:spacing w:after="0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38.101-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7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75"/>
              <w:spacing w:after="0"/>
              <w:ind w:firstLine="589" w:firstLineChars="0"/>
              <w:rPr>
                <w:rFonts w:hint="default" w:ascii="Arial" w:hAnsi="Arial" w:cs="Arial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7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75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693" w:type="dxa"/>
            <w:shd w:val="clear" w:color="auto" w:fill="auto"/>
            <w:vAlign w:val="top"/>
          </w:tcPr>
          <w:p>
            <w:pPr>
              <w:pStyle w:val="7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vAlign w:val="top"/>
          </w:tcPr>
          <w:p>
            <w:pPr>
              <w:pStyle w:val="75"/>
              <w:spacing w:after="0"/>
              <w:jc w:val="center"/>
            </w:pPr>
            <w:r>
              <w:rPr>
                <w:b/>
                <w:color w:val="auto"/>
                <w:sz w:val="28"/>
                <w:szCs w:val="28"/>
              </w:rPr>
              <w:t>1</w:t>
            </w:r>
            <w:r>
              <w:rPr>
                <w:rFonts w:hint="eastAsia"/>
                <w:b/>
                <w:color w:val="auto"/>
                <w:sz w:val="28"/>
                <w:szCs w:val="28"/>
                <w:lang w:val="en-US" w:eastAsia="zh-CN"/>
              </w:rPr>
              <w:t>6</w:t>
            </w:r>
            <w:r>
              <w:rPr>
                <w:b/>
                <w:color w:val="auto"/>
                <w:sz w:val="28"/>
                <w:szCs w:val="28"/>
              </w:rPr>
              <w:t>.</w:t>
            </w:r>
            <w:r>
              <w:rPr>
                <w:rFonts w:hint="eastAsia"/>
                <w:b/>
                <w:color w:val="auto"/>
                <w:sz w:val="28"/>
                <w:szCs w:val="28"/>
                <w:lang w:val="en-US" w:eastAsia="zh-CN"/>
              </w:rPr>
              <w:t>0</w:t>
            </w:r>
            <w:r>
              <w:rPr>
                <w:b/>
                <w:color w:val="auto"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75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5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7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fldChar w:fldCharType="begin"/>
            </w:r>
            <w:r>
              <w:rPr>
                <w:rFonts w:cs="Arial"/>
                <w:b/>
                <w:i/>
                <w:color w:val="FF0000"/>
              </w:rPr>
              <w:instrText xml:space="preserve">HYPERLINK "http://www.3gpp.org/3G_Specs/CRs.htm" \n </w:instrText>
            </w:r>
            <w:r>
              <w:rPr>
                <w:rFonts w:cs="Arial"/>
                <w:b/>
                <w:i/>
                <w:color w:val="FF0000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HELP</w:t>
            </w:r>
            <w:r>
              <w:rPr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fldChar w:fldCharType="begin"/>
            </w:r>
            <w:r>
              <w:rPr>
                <w:rFonts w:cs="Arial"/>
                <w:i/>
              </w:rPr>
              <w:instrText xml:space="preserve">HYPERLINK "http://www.3gpp.org/Change-Requests"</w:instrText>
            </w:r>
            <w:r>
              <w:rPr>
                <w:rFonts w:cs="Arial"/>
                <w:i/>
              </w:rP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75"/>
              <w:spacing w:after="0"/>
              <w:rPr>
                <w:sz w:val="8"/>
                <w:szCs w:val="8"/>
              </w:rPr>
            </w:pPr>
          </w:p>
        </w:tc>
      </w:tr>
      <w:bookmarkEnd w:id="0"/>
    </w:tbl>
    <w:p>
      <w:pPr>
        <w:rPr>
          <w:sz w:val="8"/>
          <w:szCs w:val="8"/>
        </w:rPr>
      </w:pPr>
    </w:p>
    <w:tbl>
      <w:tblPr>
        <w:tblStyle w:val="4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vAlign w:val="top"/>
          </w:tcPr>
          <w:p>
            <w:pPr>
              <w:pStyle w:val="7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7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7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75"/>
              <w:spacing w:after="0"/>
              <w:jc w:val="center"/>
              <w:rPr>
                <w:rFonts w:hint="eastAsia" w:eastAsia="Malgun Gothic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7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7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7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7"/>
        <w:gridCol w:w="229"/>
        <w:gridCol w:w="230"/>
        <w:gridCol w:w="244"/>
        <w:gridCol w:w="2126"/>
        <w:gridCol w:w="536"/>
        <w:gridCol w:w="32"/>
        <w:gridCol w:w="424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  <w:vAlign w:val="top"/>
          </w:tcPr>
          <w:p>
            <w:pPr>
              <w:pStyle w:val="7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5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Draft CR to </w:t>
            </w:r>
            <w:r>
              <w:t>TS 38.10</w:t>
            </w:r>
            <w:r>
              <w:rPr>
                <w:rFonts w:hint="eastAsia"/>
                <w:lang w:val="en-US" w:eastAsia="zh-CN"/>
              </w:rPr>
              <w:t>1-3</w:t>
            </w:r>
            <w:r>
              <w:rPr>
                <w:rFonts w:hint="eastAsia" w:eastAsia="宋体"/>
                <w:lang w:val="en-US" w:eastAsia="zh-CN"/>
              </w:rPr>
              <w:t>:</w:t>
            </w:r>
            <w:bookmarkStart w:id="2" w:name="OLE_LINK5"/>
            <w:r>
              <w:rPr>
                <w:rFonts w:hint="eastAsia"/>
                <w:lang w:val="en-US" w:eastAsia="zh-CN"/>
              </w:rPr>
              <w:t xml:space="preserve"> </w:t>
            </w:r>
            <w:bookmarkEnd w:id="2"/>
            <w:r>
              <w:rPr>
                <w:rFonts w:hint="eastAsia"/>
                <w:lang w:val="en-US" w:eastAsia="zh-CN"/>
              </w:rPr>
              <w:t>Adding DC_40C_n79A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7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7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5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5"/>
              <w:spacing w:after="0"/>
              <w:ind w:left="100"/>
            </w:pPr>
            <w: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7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7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75"/>
              <w:spacing w:after="0"/>
              <w:ind w:left="100"/>
              <w:rPr>
                <w:rFonts w:cs="Arial"/>
              </w:rPr>
            </w:pPr>
            <w:r>
              <w:rPr>
                <w:rFonts w:hint="eastAsia" w:cs="Arial"/>
              </w:rPr>
              <w:t>DC_R16_1BLTE_1BNR_2DL2UL-Core</w:t>
            </w:r>
          </w:p>
        </w:tc>
        <w:tc>
          <w:tcPr>
            <w:tcW w:w="568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5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201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t>-</w:t>
            </w:r>
            <w:r>
              <w:rPr>
                <w:rFonts w:hint="eastAsia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/>
                <w:lang w:val="en-US" w:eastAsia="zh-CN"/>
              </w:rPr>
              <w:t>16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7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  <w:vAlign w:val="top"/>
          </w:tcPr>
          <w:p>
            <w:pPr>
              <w:pStyle w:val="75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  <w:vAlign w:val="top"/>
          </w:tcPr>
          <w:p>
            <w:pPr>
              <w:pStyle w:val="7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  <w:vAlign w:val="top"/>
          </w:tcPr>
          <w:p>
            <w:pPr>
              <w:pStyle w:val="7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7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7" w:type="dxa"/>
            <w:shd w:val="pct30" w:color="FFFF00" w:fill="auto"/>
            <w:vAlign w:val="top"/>
          </w:tcPr>
          <w:p>
            <w:pPr>
              <w:pStyle w:val="75"/>
              <w:spacing w:after="0"/>
              <w:ind w:left="100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  <w:bookmarkStart w:id="9" w:name="_GoBack"/>
            <w:bookmarkEnd w:id="9"/>
          </w:p>
        </w:tc>
        <w:tc>
          <w:tcPr>
            <w:tcW w:w="3397" w:type="dxa"/>
            <w:gridSpan w:val="6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5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5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75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7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HYPERLINK "http://www.3gpp.org/ftp/Specs/html-info/21900.htm"</w:instrText>
            </w:r>
            <w:r>
              <w:rPr>
                <w:sz w:val="18"/>
              </w:rP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7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vAlign w:val="top"/>
          </w:tcPr>
          <w:p>
            <w:pPr>
              <w:pStyle w:val="7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700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1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DC_40A_n79A has been already finished. Based on the agreements RP-181126, the higher order combinations shall be proposed by draft CR. This draft CR is intended to add the DC_40C_n79A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02" w:hRule="atLeast"/>
        </w:trPr>
        <w:tc>
          <w:tcPr>
            <w:tcW w:w="2700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1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5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700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1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numPr>
                <w:ilvl w:val="0"/>
                <w:numId w:val="1"/>
              </w:numPr>
              <w:ind w:leftChars="0"/>
              <w:rPr>
                <w:rFonts w:hint="eastAsia" w:ascii="Arial" w:hAnsi="Arial" w:eastAsia="宋体" w:cs="Arial"/>
                <w:color w:val="auto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auto"/>
                <w:lang w:val="en-US" w:eastAsia="zh-CN"/>
              </w:rPr>
              <w:t>Adding DC_40C_n79A to the configuration table</w:t>
            </w:r>
          </w:p>
          <w:p>
            <w:pPr>
              <w:numPr>
                <w:ilvl w:val="0"/>
                <w:numId w:val="1"/>
              </w:numPr>
              <w:ind w:leftChars="0"/>
              <w:rPr>
                <w:rFonts w:hint="eastAsia" w:ascii="Arial" w:hAnsi="Arial" w:eastAsia="宋体" w:cs="Arial"/>
                <w:color w:val="auto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auto"/>
                <w:lang w:val="en-US" w:eastAsia="zh-CN"/>
              </w:rPr>
              <w:t>Add the note</w:t>
            </w:r>
            <w:r>
              <w:rPr>
                <w:rFonts w:hint="eastAsia" w:ascii="Arial" w:hAnsi="Arial" w:cs="Arial"/>
                <w:color w:val="auto"/>
                <w:lang w:val="en-US" w:eastAsia="zh-CN"/>
              </w:rPr>
              <w:t>s</w:t>
            </w:r>
            <w:r>
              <w:rPr>
                <w:rFonts w:hint="eastAsia" w:ascii="Arial" w:hAnsi="Arial" w:eastAsia="宋体" w:cs="Arial"/>
                <w:color w:val="auto"/>
                <w:lang w:val="en-US" w:eastAsia="zh-CN"/>
              </w:rPr>
              <w:t xml:space="preserve"> which was agreed in the R4-1903144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700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1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5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700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7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1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cs="Arial"/>
                <w:i w:val="0"/>
                <w:iCs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 xml:space="preserve"> The combination </w:t>
            </w:r>
            <w:r>
              <w:rPr>
                <w:rFonts w:hint="eastAsia" w:ascii="Arial" w:hAnsi="Arial" w:eastAsia="宋体" w:cs="Arial"/>
                <w:color w:val="auto"/>
                <w:lang w:val="en-US" w:eastAsia="zh-CN"/>
              </w:rPr>
              <w:t xml:space="preserve">DC_40C_n79A </w:t>
            </w:r>
            <w:r>
              <w:rPr>
                <w:rFonts w:hint="eastAsia"/>
                <w:lang w:val="en-US" w:eastAsia="zh-CN"/>
              </w:rPr>
              <w:t>is not specified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700" w:type="dxa"/>
            <w:gridSpan w:val="2"/>
            <w:vAlign w:val="top"/>
          </w:tcPr>
          <w:p>
            <w:pPr>
              <w:pStyle w:val="7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1" w:type="dxa"/>
            <w:gridSpan w:val="9"/>
            <w:vAlign w:val="top"/>
          </w:tcPr>
          <w:p>
            <w:pPr>
              <w:pStyle w:val="7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700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1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5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5.5B.4.1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700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1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700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7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7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06" w:type="dxa"/>
            <w:gridSpan w:val="3"/>
            <w:shd w:val="clear" w:color="auto" w:fill="auto"/>
            <w:vAlign w:val="top"/>
          </w:tcPr>
          <w:p>
            <w:pPr>
              <w:pStyle w:val="75"/>
              <w:tabs>
                <w:tab w:val="right" w:pos="2893"/>
              </w:tabs>
              <w:spacing w:after="0"/>
            </w:pPr>
          </w:p>
        </w:tc>
        <w:tc>
          <w:tcPr>
            <w:tcW w:w="3576" w:type="dxa"/>
            <w:gridSpan w:val="4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75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700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7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06" w:type="dxa"/>
            <w:gridSpan w:val="3"/>
            <w:shd w:val="clear" w:color="auto" w:fill="auto"/>
            <w:vAlign w:val="top"/>
          </w:tcPr>
          <w:p>
            <w:pPr>
              <w:pStyle w:val="7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76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700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7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06" w:type="dxa"/>
            <w:gridSpan w:val="3"/>
            <w:shd w:val="clear" w:color="auto" w:fill="auto"/>
            <w:vAlign w:val="top"/>
          </w:tcPr>
          <w:p>
            <w:pPr>
              <w:pStyle w:val="75"/>
              <w:spacing w:after="0"/>
            </w:pPr>
            <w:r>
              <w:t xml:space="preserve"> Test specifications</w:t>
            </w:r>
          </w:p>
        </w:tc>
        <w:tc>
          <w:tcPr>
            <w:tcW w:w="3576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5"/>
              <w:spacing w:after="0"/>
              <w:ind w:left="99"/>
              <w:rPr>
                <w:lang w:val="en-US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38.521-3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700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7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06" w:type="dxa"/>
            <w:gridSpan w:val="3"/>
            <w:shd w:val="clear" w:color="auto" w:fill="auto"/>
            <w:vAlign w:val="top"/>
          </w:tcPr>
          <w:p>
            <w:pPr>
              <w:pStyle w:val="75"/>
              <w:spacing w:after="0"/>
            </w:pPr>
            <w:r>
              <w:t xml:space="preserve"> O&amp;M Specifications</w:t>
            </w:r>
          </w:p>
        </w:tc>
        <w:tc>
          <w:tcPr>
            <w:tcW w:w="3576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700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5"/>
              <w:spacing w:after="0"/>
              <w:rPr>
                <w:b/>
                <w:i/>
              </w:rPr>
            </w:pPr>
          </w:p>
        </w:tc>
        <w:tc>
          <w:tcPr>
            <w:tcW w:w="6941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5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700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7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1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5"/>
              <w:tabs>
                <w:tab w:val="left" w:pos="525"/>
              </w:tabs>
              <w:spacing w:after="0"/>
              <w:ind w:left="100"/>
            </w:pPr>
          </w:p>
        </w:tc>
      </w:tr>
    </w:tbl>
    <w:p>
      <w:pPr>
        <w:pStyle w:val="75"/>
        <w:spacing w:after="0"/>
        <w:rPr>
          <w:sz w:val="8"/>
          <w:szCs w:val="8"/>
        </w:rPr>
      </w:pPr>
    </w:p>
    <w:tbl>
      <w:tblPr>
        <w:tblStyle w:val="4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7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5"/>
              <w:spacing w:after="0"/>
              <w:ind w:left="100"/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</w:sectPr>
      </w:pPr>
    </w:p>
    <w:p>
      <w:pPr>
        <w:pStyle w:val="3"/>
        <w:rPr>
          <w:rFonts w:eastAsia="??"/>
          <w:color w:val="FF0000"/>
          <w:szCs w:val="32"/>
        </w:rPr>
      </w:pPr>
      <w:bookmarkStart w:id="3" w:name="_Toc502932909"/>
      <w:r>
        <w:rPr>
          <w:rFonts w:eastAsia="??"/>
          <w:color w:val="FF0000"/>
          <w:szCs w:val="32"/>
        </w:rPr>
        <w:t>&lt;&lt; Start of change &gt;&gt;</w:t>
      </w:r>
    </w:p>
    <w:p>
      <w:pPr>
        <w:pStyle w:val="4"/>
      </w:pPr>
      <w:bookmarkStart w:id="4" w:name="_Toc5268493"/>
      <w:r>
        <w:t>5.5B.4</w:t>
      </w:r>
      <w:r>
        <w:tab/>
      </w:r>
      <w:r>
        <w:t>Inter-band EN-DC within FR1</w:t>
      </w:r>
      <w:bookmarkEnd w:id="4"/>
    </w:p>
    <w:p>
      <w:pPr>
        <w:pStyle w:val="5"/>
      </w:pPr>
      <w:bookmarkStart w:id="5" w:name="_Toc5268494"/>
      <w:r>
        <w:t>5.5B.4.1</w:t>
      </w:r>
      <w:r>
        <w:tab/>
      </w:r>
      <w:r>
        <w:t>Inter-band EN-DC configurations within FR1 (two bands)</w:t>
      </w:r>
      <w:bookmarkEnd w:id="5"/>
    </w:p>
    <w:p>
      <w:pPr>
        <w:pStyle w:val="61"/>
      </w:pPr>
      <w:r>
        <w:t>Table 5.5B.4.1-1: Inter-band EN-DC configurations within FR1 (two bands)</w:t>
      </w:r>
    </w:p>
    <w:tbl>
      <w:tblPr>
        <w:tblStyle w:val="49"/>
        <w:tblW w:w="755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37"/>
        <w:gridCol w:w="2280"/>
        <w:gridCol w:w="2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tblHeader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81"/>
              <w:keepNext w:val="0"/>
              <w:rPr>
                <w:lang w:val="en-US" w:eastAsia="fi-FI"/>
              </w:rPr>
            </w:pPr>
            <w:bookmarkStart w:id="6" w:name="_Hlk516090533"/>
            <w:r>
              <w:rPr>
                <w:lang w:val="en-US" w:eastAsia="fi-FI"/>
              </w:rPr>
              <w:t>EN-DC</w:t>
            </w:r>
          </w:p>
          <w:p>
            <w:pPr>
              <w:pStyle w:val="81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  <w:tc>
          <w:tcPr>
            <w:tcW w:w="2280" w:type="dxa"/>
            <w:vAlign w:val="center"/>
          </w:tcPr>
          <w:p>
            <w:pPr>
              <w:pStyle w:val="81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>
            <w:pPr>
              <w:pStyle w:val="81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>configuration</w:t>
            </w:r>
          </w:p>
          <w:p>
            <w:pPr>
              <w:pStyle w:val="81"/>
              <w:keepNext w:val="0"/>
              <w:rPr>
                <w:lang w:eastAsia="fi-FI"/>
              </w:rPr>
            </w:pPr>
            <w:r>
              <w:rPr>
                <w:lang w:val="en-US" w:eastAsia="fi-FI"/>
              </w:rPr>
              <w:t>(NOTE 1)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81"/>
              <w:keepNext w:val="0"/>
              <w:rPr>
                <w:lang w:val="en-US" w:eastAsia="fi-FI"/>
              </w:rPr>
            </w:pPr>
            <w:r>
              <w:rPr>
                <w:lang w:eastAsia="fi-FI"/>
              </w:rPr>
              <w:t>Single UL allowed</w:t>
            </w:r>
          </w:p>
        </w:tc>
      </w:tr>
      <w:bookmarkEnd w:id="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81"/>
              <w:rPr>
                <w:b w:val="0"/>
                <w:lang w:val="fi-FI" w:eastAsia="fi-FI"/>
              </w:rPr>
            </w:pPr>
            <w:r>
              <w:rPr>
                <w:b w:val="0"/>
                <w:lang w:val="fi-FI" w:eastAsia="fi-FI"/>
              </w:rPr>
              <w:t>DC_</w:t>
            </w:r>
            <w:r>
              <w:rPr>
                <w:b w:val="0"/>
                <w:lang w:val="fi-FI" w:eastAsia="zh-CN"/>
              </w:rPr>
              <w:t>1A_n3A</w:t>
            </w:r>
          </w:p>
          <w:p>
            <w:pPr>
              <w:pStyle w:val="81"/>
              <w:keepNext w:val="0"/>
              <w:rPr>
                <w:b w:val="0"/>
                <w:lang w:val="en-US" w:eastAsia="fi-FI"/>
              </w:rPr>
            </w:pPr>
            <w:r>
              <w:rPr>
                <w:b w:val="0"/>
                <w:lang w:val="fi-FI" w:eastAsia="fi-FI"/>
              </w:rPr>
              <w:t>DC_</w:t>
            </w:r>
            <w:r>
              <w:rPr>
                <w:b w:val="0"/>
                <w:lang w:val="fi-FI" w:eastAsia="zh-CN"/>
              </w:rPr>
              <w:t>1C_n3A</w:t>
            </w:r>
          </w:p>
        </w:tc>
        <w:tc>
          <w:tcPr>
            <w:tcW w:w="2280" w:type="dxa"/>
            <w:vAlign w:val="center"/>
          </w:tcPr>
          <w:p>
            <w:pPr>
              <w:pStyle w:val="81"/>
              <w:rPr>
                <w:b w:val="0"/>
                <w:lang w:val="fi-FI" w:eastAsia="fi-FI"/>
              </w:rPr>
            </w:pPr>
            <w:r>
              <w:rPr>
                <w:b w:val="0"/>
                <w:lang w:val="fi-FI" w:eastAsia="fi-FI"/>
              </w:rPr>
              <w:t>DC_</w:t>
            </w:r>
            <w:r>
              <w:rPr>
                <w:b w:val="0"/>
                <w:lang w:val="fi-FI" w:eastAsia="zh-CN"/>
              </w:rPr>
              <w:t>1A_n3A</w:t>
            </w:r>
          </w:p>
          <w:p>
            <w:pPr>
              <w:pStyle w:val="81"/>
              <w:keepNext w:val="0"/>
              <w:rPr>
                <w:b w:val="0"/>
                <w:lang w:val="en-US" w:eastAsia="fi-FI"/>
              </w:rPr>
            </w:pPr>
            <w:r>
              <w:rPr>
                <w:b w:val="0"/>
                <w:lang w:val="fi-FI" w:eastAsia="fi-FI"/>
              </w:rPr>
              <w:t>DC_</w:t>
            </w:r>
            <w:r>
              <w:rPr>
                <w:b w:val="0"/>
                <w:lang w:val="fi-FI" w:eastAsia="zh-CN"/>
              </w:rPr>
              <w:t>1C_n3A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81"/>
              <w:keepNext w:val="0"/>
              <w:rPr>
                <w:b w:val="0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81"/>
              <w:keepNext w:val="0"/>
              <w:rPr>
                <w:b w:val="0"/>
                <w:lang w:val="en-US" w:eastAsia="fi-FI"/>
              </w:rPr>
            </w:pPr>
            <w:r>
              <w:rPr>
                <w:b w:val="0"/>
                <w:lang w:val="fi-FI" w:eastAsia="fi-FI"/>
              </w:rPr>
              <w:t>DC_</w:t>
            </w:r>
            <w:r>
              <w:rPr>
                <w:b w:val="0"/>
                <w:lang w:val="fi-FI" w:eastAsia="zh-CN"/>
              </w:rPr>
              <w:t>1A_n5A</w:t>
            </w:r>
          </w:p>
        </w:tc>
        <w:tc>
          <w:tcPr>
            <w:tcW w:w="2280" w:type="dxa"/>
            <w:vAlign w:val="center"/>
          </w:tcPr>
          <w:p>
            <w:pPr>
              <w:pStyle w:val="81"/>
              <w:keepNext w:val="0"/>
              <w:rPr>
                <w:b w:val="0"/>
                <w:lang w:val="en-US" w:eastAsia="fi-FI"/>
              </w:rPr>
            </w:pPr>
            <w:r>
              <w:rPr>
                <w:b w:val="0"/>
                <w:lang w:val="fi-FI" w:eastAsia="fi-FI"/>
              </w:rPr>
              <w:t>DC_</w:t>
            </w:r>
            <w:r>
              <w:rPr>
                <w:b w:val="0"/>
                <w:lang w:val="fi-FI" w:eastAsia="zh-CN"/>
              </w:rPr>
              <w:t>1A_n5A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81"/>
              <w:keepNext w:val="0"/>
              <w:rPr>
                <w:b w:val="0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81"/>
              <w:keepNext w:val="0"/>
              <w:rPr>
                <w:b w:val="0"/>
                <w:lang w:val="en-US" w:eastAsia="fi-FI"/>
              </w:rPr>
            </w:pPr>
            <w:r>
              <w:rPr>
                <w:b w:val="0"/>
                <w:lang w:val="fi-FI" w:eastAsia="fi-FI"/>
              </w:rPr>
              <w:t>DC_</w:t>
            </w:r>
            <w:r>
              <w:rPr>
                <w:b w:val="0"/>
                <w:lang w:val="fi-FI" w:eastAsia="zh-CN"/>
              </w:rPr>
              <w:t>1</w:t>
            </w:r>
            <w:r>
              <w:rPr>
                <w:b w:val="0"/>
                <w:lang w:val="fi-FI" w:eastAsia="fi-FI"/>
              </w:rPr>
              <w:t>A_n</w:t>
            </w:r>
            <w:r>
              <w:rPr>
                <w:b w:val="0"/>
                <w:lang w:val="fi-FI" w:eastAsia="zh-CN"/>
              </w:rPr>
              <w:t>7</w:t>
            </w:r>
            <w:r>
              <w:rPr>
                <w:b w:val="0"/>
                <w:lang w:val="fi-FI" w:eastAsia="fi-FI"/>
              </w:rPr>
              <w:t>A</w:t>
            </w:r>
          </w:p>
        </w:tc>
        <w:tc>
          <w:tcPr>
            <w:tcW w:w="2280" w:type="dxa"/>
            <w:vAlign w:val="center"/>
          </w:tcPr>
          <w:p>
            <w:pPr>
              <w:pStyle w:val="81"/>
              <w:keepNext w:val="0"/>
              <w:rPr>
                <w:b w:val="0"/>
                <w:lang w:val="en-US" w:eastAsia="fi-FI"/>
              </w:rPr>
            </w:pPr>
            <w:r>
              <w:rPr>
                <w:b w:val="0"/>
                <w:lang w:val="fi-FI" w:eastAsia="fi-FI"/>
              </w:rPr>
              <w:t>DC_</w:t>
            </w:r>
            <w:r>
              <w:rPr>
                <w:b w:val="0"/>
                <w:lang w:val="fi-FI" w:eastAsia="zh-CN"/>
              </w:rPr>
              <w:t>1</w:t>
            </w:r>
            <w:r>
              <w:rPr>
                <w:b w:val="0"/>
                <w:lang w:val="fi-FI" w:eastAsia="fi-FI"/>
              </w:rPr>
              <w:t>A_n</w:t>
            </w:r>
            <w:r>
              <w:rPr>
                <w:b w:val="0"/>
                <w:lang w:val="fi-FI" w:eastAsia="zh-CN"/>
              </w:rPr>
              <w:t>7</w:t>
            </w:r>
            <w:r>
              <w:rPr>
                <w:b w:val="0"/>
                <w:lang w:val="fi-FI" w:eastAsia="fi-FI"/>
              </w:rPr>
              <w:t>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81"/>
              <w:keepNext w:val="0"/>
              <w:rPr>
                <w:b w:val="0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81"/>
              <w:keepNext w:val="0"/>
              <w:rPr>
                <w:b w:val="0"/>
                <w:lang w:val="en-US" w:eastAsia="fi-FI"/>
              </w:rPr>
            </w:pPr>
            <w:r>
              <w:rPr>
                <w:b w:val="0"/>
                <w:lang w:val="fi-FI" w:eastAsia="fi-FI"/>
              </w:rPr>
              <w:t>DC_1A_n28A</w:t>
            </w:r>
          </w:p>
        </w:tc>
        <w:tc>
          <w:tcPr>
            <w:tcW w:w="2280" w:type="dxa"/>
            <w:vAlign w:val="center"/>
          </w:tcPr>
          <w:p>
            <w:pPr>
              <w:pStyle w:val="81"/>
              <w:keepNext w:val="0"/>
              <w:rPr>
                <w:b w:val="0"/>
                <w:lang w:val="en-US" w:eastAsia="fi-FI"/>
              </w:rPr>
            </w:pPr>
            <w:r>
              <w:rPr>
                <w:b w:val="0"/>
                <w:lang w:val="fi-FI" w:eastAsia="fi-FI"/>
              </w:rPr>
              <w:t>DC_1A_n28A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81"/>
              <w:keepNext w:val="0"/>
              <w:rPr>
                <w:b w:val="0"/>
                <w:lang w:eastAsia="fi-FI"/>
              </w:rPr>
            </w:pPr>
            <w:r>
              <w:rPr>
                <w:b w:val="0"/>
                <w:lang w:val="fi-FI"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81"/>
              <w:rPr>
                <w:b w:val="0"/>
                <w:lang w:val="fi-FI" w:eastAsia="fi-FI"/>
              </w:rPr>
            </w:pPr>
            <w:r>
              <w:rPr>
                <w:b w:val="0"/>
                <w:lang w:val="fi-FI" w:eastAsia="fi-FI"/>
              </w:rPr>
              <w:t>DC</w:t>
            </w:r>
            <w:r>
              <w:rPr>
                <w:rFonts w:hint="eastAsia"/>
                <w:b w:val="0"/>
                <w:lang w:val="fi-FI" w:eastAsia="zh-CN"/>
              </w:rPr>
              <w:t>_</w:t>
            </w:r>
            <w:r>
              <w:rPr>
                <w:b w:val="0"/>
                <w:lang w:val="fi-FI" w:eastAsia="fi-FI"/>
              </w:rPr>
              <w:t>1A</w:t>
            </w:r>
            <w:r>
              <w:rPr>
                <w:rFonts w:hint="eastAsia"/>
                <w:b w:val="0"/>
                <w:lang w:val="fi-FI" w:eastAsia="zh-CN"/>
              </w:rPr>
              <w:t>_</w:t>
            </w:r>
            <w:r>
              <w:rPr>
                <w:b w:val="0"/>
                <w:lang w:val="fi-FI" w:eastAsia="fi-FI"/>
              </w:rPr>
              <w:t>n38A</w:t>
            </w:r>
          </w:p>
          <w:p>
            <w:pPr>
              <w:pStyle w:val="81"/>
              <w:keepNext w:val="0"/>
              <w:rPr>
                <w:b w:val="0"/>
                <w:lang w:val="fi-FI" w:eastAsia="fi-FI"/>
              </w:rPr>
            </w:pPr>
            <w:r>
              <w:rPr>
                <w:b w:val="0"/>
                <w:lang w:val="fi-FI" w:eastAsia="fi-FI"/>
              </w:rPr>
              <w:t>DC</w:t>
            </w:r>
            <w:r>
              <w:rPr>
                <w:rFonts w:hint="eastAsia"/>
                <w:b w:val="0"/>
                <w:lang w:val="fi-FI" w:eastAsia="zh-CN"/>
              </w:rPr>
              <w:t>_</w:t>
            </w:r>
            <w:r>
              <w:rPr>
                <w:b w:val="0"/>
                <w:lang w:val="fi-FI" w:eastAsia="fi-FI"/>
              </w:rPr>
              <w:t>1C</w:t>
            </w:r>
            <w:r>
              <w:rPr>
                <w:rFonts w:hint="eastAsia"/>
                <w:b w:val="0"/>
                <w:lang w:val="fi-FI" w:eastAsia="zh-CN"/>
              </w:rPr>
              <w:t>_</w:t>
            </w:r>
            <w:r>
              <w:rPr>
                <w:b w:val="0"/>
                <w:lang w:val="fi-FI" w:eastAsia="fi-FI"/>
              </w:rPr>
              <w:t>n38A</w:t>
            </w:r>
          </w:p>
        </w:tc>
        <w:tc>
          <w:tcPr>
            <w:tcW w:w="2280" w:type="dxa"/>
            <w:vAlign w:val="center"/>
          </w:tcPr>
          <w:p>
            <w:pPr>
              <w:pStyle w:val="81"/>
              <w:keepNext w:val="0"/>
              <w:rPr>
                <w:b w:val="0"/>
                <w:lang w:val="fi-FI" w:eastAsia="fi-FI"/>
              </w:rPr>
            </w:pPr>
            <w:r>
              <w:rPr>
                <w:b w:val="0"/>
                <w:lang w:val="fi-FI" w:eastAsia="fi-FI"/>
              </w:rPr>
              <w:t>DC</w:t>
            </w:r>
            <w:r>
              <w:rPr>
                <w:rFonts w:hint="eastAsia"/>
                <w:b w:val="0"/>
                <w:lang w:val="fi-FI" w:eastAsia="zh-CN"/>
              </w:rPr>
              <w:t>_</w:t>
            </w:r>
            <w:r>
              <w:rPr>
                <w:b w:val="0"/>
                <w:lang w:val="fi-FI" w:eastAsia="fi-FI"/>
              </w:rPr>
              <w:t>1A</w:t>
            </w:r>
            <w:r>
              <w:rPr>
                <w:rFonts w:hint="eastAsia"/>
                <w:b w:val="0"/>
                <w:lang w:val="fi-FI" w:eastAsia="zh-CN"/>
              </w:rPr>
              <w:t>_</w:t>
            </w:r>
            <w:r>
              <w:rPr>
                <w:b w:val="0"/>
                <w:lang w:val="fi-FI" w:eastAsia="fi-FI"/>
              </w:rPr>
              <w:t>n38A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81"/>
              <w:keepNext w:val="0"/>
              <w:rPr>
                <w:b w:val="0"/>
                <w:lang w:val="fi-FI"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DC_1A_n40A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DC_1A_n40A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rFonts w:eastAsia="Yu Mincho"/>
                <w:lang w:val="fi-FI" w:eastAsia="ja-JP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DC_1A_n51A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DC_1A_n51A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rFonts w:eastAsia="Yu Mincho"/>
                <w:lang w:val="fi-FI" w:eastAsia="ja-JP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>DC_1A_n77A</w:t>
            </w:r>
            <w:r>
              <w:rPr>
                <w:vertAlign w:val="superscript"/>
                <w:lang w:val="en-US" w:eastAsia="fi-FI"/>
              </w:rPr>
              <w:t>7</w:t>
            </w:r>
          </w:p>
          <w:p>
            <w:pPr>
              <w:pStyle w:val="63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>DC_1A_n77C</w:t>
            </w:r>
            <w:r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DC_1A_n77A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DC_1_n77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>DC_1A_n78A</w:t>
            </w:r>
            <w:r>
              <w:rPr>
                <w:vertAlign w:val="superscript"/>
                <w:lang w:val="en-US" w:eastAsia="fi-FI"/>
              </w:rPr>
              <w:t>7</w:t>
            </w:r>
          </w:p>
          <w:p>
            <w:pPr>
              <w:pStyle w:val="63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>DC_1A_n78C</w:t>
            </w:r>
            <w:r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DC_1A_n78A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>DC_1A_n79A</w:t>
            </w:r>
            <w:r>
              <w:rPr>
                <w:vertAlign w:val="superscript"/>
                <w:lang w:val="en-US" w:eastAsia="fi-FI"/>
              </w:rPr>
              <w:t>7</w:t>
            </w:r>
          </w:p>
          <w:p>
            <w:pPr>
              <w:pStyle w:val="63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>DC_1A_n79C</w:t>
            </w:r>
            <w:r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DC_1A_n79A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DC_2A_n5A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DC_2A_n5A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ja-JP"/>
              </w:rPr>
            </w:pPr>
            <w:r>
              <w:rPr>
                <w:rFonts w:eastAsia="Yu Mincho"/>
                <w:lang w:eastAsia="ja-JP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DC_2A-2A_n5A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DC_2A_n5A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rFonts w:eastAsia="Yu Mincho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rPr>
                <w:lang w:val="fi-FI" w:eastAsia="fi-FI"/>
              </w:rPr>
            </w:pPr>
            <w:r>
              <w:rPr>
                <w:lang w:val="fi-FI" w:eastAsia="fi-FI"/>
              </w:rPr>
              <w:t>DC_2A_n41A</w:t>
            </w:r>
          </w:p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DC_2C_n41A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rPr>
                <w:lang w:val="fi-FI" w:eastAsia="fi-FI"/>
              </w:rPr>
            </w:pPr>
            <w:r>
              <w:rPr>
                <w:lang w:val="fi-FI" w:eastAsia="fi-FI"/>
              </w:rPr>
              <w:t>DC_2A_n41A</w:t>
            </w:r>
          </w:p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DC_2C_n41A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rFonts w:eastAsia="Yu Mincho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DC_2A_n66A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DC_2A_n66A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ja-JP"/>
              </w:rPr>
            </w:pPr>
            <w:r>
              <w:rPr>
                <w:rFonts w:eastAsia="Yu Mincho"/>
                <w:lang w:eastAsia="ja-JP"/>
              </w:rPr>
              <w:t>DC_2_n66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rPr>
                <w:lang w:val="fi-FI" w:eastAsia="fi-FI"/>
              </w:rPr>
            </w:pPr>
            <w:r>
              <w:rPr>
                <w:lang w:val="fi-FI" w:eastAsia="fi-FI"/>
              </w:rPr>
              <w:t>DC_2A_n71A</w:t>
            </w:r>
          </w:p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highlight w:val="none"/>
                <w:lang w:val="fi-FI" w:eastAsia="fi-FI"/>
              </w:rPr>
              <w:t>DC_2A_n71B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DC_2A_n71A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ja-JP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DC_2A_n78A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DC_2A_n78A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ja-JP"/>
              </w:rPr>
            </w:pPr>
            <w:r>
              <w:rPr>
                <w:lang w:val="fi-FI" w:eastAsia="ja-JP"/>
              </w:rPr>
              <w:t>DC_2_n78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t>DC_3A_n1A</w:t>
            </w:r>
          </w:p>
        </w:tc>
        <w:tc>
          <w:tcPr>
            <w:tcW w:w="2280" w:type="dxa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t>DC_3A_n1A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t>DC_3A-3A_n1A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t>DC_3A_n1A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rPr>
                <w:lang w:val="fi-FI"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 w:eastAsia="zh-CN"/>
              </w:rPr>
              <w:t>3A_n5A</w:t>
            </w:r>
          </w:p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 w:eastAsia="zh-CN"/>
              </w:rPr>
              <w:t>3C_n5A</w:t>
            </w:r>
          </w:p>
        </w:tc>
        <w:tc>
          <w:tcPr>
            <w:tcW w:w="2280" w:type="dxa"/>
            <w:vAlign w:val="center"/>
          </w:tcPr>
          <w:p>
            <w:pPr>
              <w:pStyle w:val="81"/>
              <w:rPr>
                <w:b w:val="0"/>
                <w:lang w:val="fi-FI" w:eastAsia="zh-CN"/>
              </w:rPr>
            </w:pPr>
            <w:r>
              <w:rPr>
                <w:b w:val="0"/>
                <w:lang w:val="fi-FI" w:eastAsia="fi-FI"/>
              </w:rPr>
              <w:t>DC_</w:t>
            </w:r>
            <w:r>
              <w:rPr>
                <w:b w:val="0"/>
                <w:lang w:val="fi-FI" w:eastAsia="zh-CN"/>
              </w:rPr>
              <w:t>3A_n5A</w:t>
            </w:r>
          </w:p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 w:eastAsia="zh-CN"/>
              </w:rPr>
              <w:t>3C_n5A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rPr>
                <w:lang w:val="fi-FI" w:eastAsia="fi-FI"/>
              </w:rPr>
            </w:pPr>
            <w:r>
              <w:rPr>
                <w:lang w:val="fi-FI" w:eastAsia="fi-FI"/>
              </w:rPr>
              <w:t xml:space="preserve">DC_3A_n7A </w:t>
            </w:r>
          </w:p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DC_3C_n7A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rPr>
                <w:lang w:val="fi-FI" w:eastAsia="fi-FI"/>
              </w:rPr>
            </w:pPr>
            <w:r>
              <w:rPr>
                <w:lang w:val="fi-FI" w:eastAsia="fi-FI"/>
              </w:rPr>
              <w:t xml:space="preserve">DC_3A_n7A </w:t>
            </w:r>
          </w:p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DC_3C_n7A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rPr>
                <w:lang w:val="fi-FI"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 w:eastAsia="zh-CN"/>
              </w:rPr>
              <w:t>3A_n20A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rPr>
                <w:lang w:val="fi-FI"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 w:eastAsia="zh-CN"/>
              </w:rPr>
              <w:t>3A_n20A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rPr>
                <w:lang w:val="fi-FI" w:eastAsia="fi-FI"/>
              </w:rPr>
            </w:pPr>
            <w:r>
              <w:rPr>
                <w:lang w:val="fi-FI" w:eastAsia="fi-FI"/>
              </w:rPr>
              <w:t>DC_3A_n28A</w:t>
            </w:r>
          </w:p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DC_3C_n28A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rPr>
                <w:lang w:val="fi-FI" w:eastAsia="fi-FI"/>
              </w:rPr>
            </w:pPr>
            <w:r>
              <w:rPr>
                <w:lang w:val="fi-FI" w:eastAsia="fi-FI"/>
              </w:rPr>
              <w:t>DC_3A_n28A</w:t>
            </w:r>
          </w:p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DC_3C_n28A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rPr>
                <w:lang w:val="fi-FI" w:eastAsia="fi-FI"/>
              </w:rPr>
            </w:pPr>
            <w:r>
              <w:rPr>
                <w:lang w:val="fi-FI" w:eastAsia="fi-FI"/>
              </w:rPr>
              <w:t>DC_3A_n38A</w:t>
            </w:r>
          </w:p>
          <w:p>
            <w:pPr>
              <w:pStyle w:val="63"/>
              <w:rPr>
                <w:lang w:val="fi-FI" w:eastAsia="fi-FI"/>
              </w:rPr>
            </w:pPr>
            <w:r>
              <w:rPr>
                <w:lang w:val="fi-FI" w:eastAsia="fi-FI"/>
              </w:rPr>
              <w:t>DC_3C_n38A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rPr>
                <w:lang w:val="fi-FI" w:eastAsia="fi-FI"/>
              </w:rPr>
            </w:pPr>
            <w:r>
              <w:rPr>
                <w:lang w:val="fi-FI" w:eastAsia="fi-FI"/>
              </w:rPr>
              <w:t>DC_3A_n38A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DC_3A_n40A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DC_3A_n40A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</w:tcPr>
          <w:p>
            <w:pPr>
              <w:pStyle w:val="63"/>
            </w:pPr>
            <w:r>
              <w:rPr>
                <w:highlight w:val="none"/>
              </w:rPr>
              <w:t>DC_3A_n41A</w:t>
            </w:r>
          </w:p>
          <w:p>
            <w:pPr>
              <w:pStyle w:val="63"/>
              <w:keepNext w:val="0"/>
              <w:rPr>
                <w:lang w:val="fi-FI" w:eastAsia="fi-FI"/>
              </w:rPr>
            </w:pPr>
            <w:r>
              <w:t>DC_3C_n41A</w:t>
            </w:r>
          </w:p>
        </w:tc>
        <w:tc>
          <w:tcPr>
            <w:tcW w:w="2280" w:type="dxa"/>
          </w:tcPr>
          <w:p>
            <w:pPr>
              <w:pStyle w:val="63"/>
            </w:pPr>
            <w:r>
              <w:rPr>
                <w:highlight w:val="none"/>
              </w:rPr>
              <w:t>DC_3A_n41A</w:t>
            </w:r>
          </w:p>
          <w:p>
            <w:pPr>
              <w:pStyle w:val="63"/>
              <w:keepNext w:val="0"/>
              <w:rPr>
                <w:lang w:val="fi-FI" w:eastAsia="fi-FI"/>
              </w:rPr>
            </w:pPr>
            <w:r>
              <w:t>DC_3C_n41A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DC_3A_n51A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DC_3A_n51A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rFonts w:eastAsia="Yu Mincho"/>
                <w:lang w:val="fi-FI" w:eastAsia="ja-JP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>DC_3A_n77A</w:t>
            </w:r>
            <w:r>
              <w:rPr>
                <w:vertAlign w:val="superscript"/>
                <w:lang w:val="en-US" w:eastAsia="fi-FI"/>
              </w:rPr>
              <w:t>7</w:t>
            </w:r>
          </w:p>
          <w:p>
            <w:pPr>
              <w:pStyle w:val="63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>DC_3A_n77C</w:t>
            </w:r>
            <w:r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DC_3A_n77A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DC_3_n77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en-US" w:eastAsia="fi-FI"/>
              </w:rPr>
            </w:pPr>
            <w:r>
              <w:rPr>
                <w:highlight w:val="none"/>
                <w:lang w:val="fi-FI" w:eastAsia="fi-FI"/>
              </w:rPr>
              <w:t>DC_</w:t>
            </w:r>
            <w:r>
              <w:rPr>
                <w:highlight w:val="none"/>
                <w:lang w:val="fi-FI" w:eastAsia="zh-TW"/>
              </w:rPr>
              <w:t>3</w:t>
            </w:r>
            <w:r>
              <w:rPr>
                <w:highlight w:val="none"/>
                <w:lang w:val="fi-FI" w:eastAsia="fi-FI"/>
              </w:rPr>
              <w:t>A</w:t>
            </w:r>
            <w:r>
              <w:rPr>
                <w:highlight w:val="none"/>
                <w:lang w:val="fi-FI" w:eastAsia="zh-TW"/>
              </w:rPr>
              <w:t>-3A</w:t>
            </w:r>
            <w:r>
              <w:rPr>
                <w:highlight w:val="none"/>
                <w:lang w:val="fi-FI" w:eastAsia="fi-FI"/>
              </w:rPr>
              <w:t>_n</w:t>
            </w:r>
            <w:r>
              <w:rPr>
                <w:highlight w:val="none"/>
                <w:lang w:val="fi-FI" w:eastAsia="zh-TW"/>
              </w:rPr>
              <w:t>77</w:t>
            </w:r>
            <w:r>
              <w:rPr>
                <w:highlight w:val="none"/>
                <w:lang w:val="fi-FI" w:eastAsia="fi-FI"/>
              </w:rPr>
              <w:t>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highlight w:val="none"/>
                <w:lang w:val="fi-FI" w:eastAsia="fi-FI"/>
              </w:rPr>
              <w:t>DC_</w:t>
            </w:r>
            <w:r>
              <w:rPr>
                <w:highlight w:val="none"/>
                <w:lang w:val="fi-FI" w:eastAsia="zh-TW"/>
              </w:rPr>
              <w:t>3</w:t>
            </w:r>
            <w:r>
              <w:rPr>
                <w:highlight w:val="none"/>
                <w:lang w:val="fi-FI" w:eastAsia="fi-FI"/>
              </w:rPr>
              <w:t>A_n</w:t>
            </w:r>
            <w:r>
              <w:rPr>
                <w:highlight w:val="none"/>
                <w:lang w:val="fi-FI" w:eastAsia="zh-TW"/>
              </w:rPr>
              <w:t>77</w:t>
            </w:r>
            <w:r>
              <w:rPr>
                <w:highlight w:val="none"/>
                <w:lang w:val="fi-FI" w:eastAsia="fi-FI"/>
              </w:rPr>
              <w:t>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>DC_3A_n78A</w:t>
            </w:r>
            <w:r>
              <w:rPr>
                <w:vertAlign w:val="superscript"/>
                <w:lang w:val="en-US" w:eastAsia="fi-FI"/>
              </w:rPr>
              <w:t>7</w:t>
            </w:r>
          </w:p>
          <w:p>
            <w:pPr>
              <w:pStyle w:val="63"/>
              <w:keepNext w:val="0"/>
              <w:rPr>
                <w:vertAlign w:val="superscript"/>
                <w:lang w:val="en-US" w:eastAsia="fi-FI"/>
              </w:rPr>
            </w:pPr>
            <w:r>
              <w:rPr>
                <w:lang w:val="en-US" w:eastAsia="fi-FI"/>
              </w:rPr>
              <w:t>DC_3A_n78C</w:t>
            </w:r>
            <w:r>
              <w:rPr>
                <w:vertAlign w:val="superscript"/>
                <w:lang w:val="en-US" w:eastAsia="fi-FI"/>
              </w:rPr>
              <w:t>7</w:t>
            </w:r>
          </w:p>
          <w:p>
            <w:pPr>
              <w:pStyle w:val="63"/>
              <w:keepNext w:val="0"/>
              <w:rPr>
                <w:lang w:val="en-US" w:eastAsia="fi-FI"/>
              </w:rPr>
            </w:pPr>
            <w:r>
              <w:rPr>
                <w:lang w:val="fi-FI" w:eastAsia="fi-FI"/>
              </w:rPr>
              <w:t>DC_3C_n78A</w:t>
            </w:r>
            <w:r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DC_3A_n78A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en-US" w:eastAsia="fi-FI"/>
              </w:rPr>
            </w:pPr>
            <w:r>
              <w:rPr>
                <w:highlight w:val="none"/>
                <w:lang w:val="fi-FI" w:eastAsia="fi-FI"/>
              </w:rPr>
              <w:t>DC_</w:t>
            </w:r>
            <w:r>
              <w:rPr>
                <w:highlight w:val="none"/>
                <w:lang w:val="fi-FI" w:eastAsia="zh-TW"/>
              </w:rPr>
              <w:t>3</w:t>
            </w:r>
            <w:r>
              <w:rPr>
                <w:highlight w:val="none"/>
                <w:lang w:val="fi-FI" w:eastAsia="fi-FI"/>
              </w:rPr>
              <w:t>A</w:t>
            </w:r>
            <w:r>
              <w:rPr>
                <w:highlight w:val="none"/>
                <w:lang w:val="fi-FI" w:eastAsia="zh-TW"/>
              </w:rPr>
              <w:t>-3A</w:t>
            </w:r>
            <w:r>
              <w:rPr>
                <w:highlight w:val="none"/>
                <w:lang w:val="fi-FI" w:eastAsia="fi-FI"/>
              </w:rPr>
              <w:t>_n</w:t>
            </w:r>
            <w:r>
              <w:rPr>
                <w:highlight w:val="none"/>
                <w:lang w:val="fi-FI" w:eastAsia="zh-TW"/>
              </w:rPr>
              <w:t>78</w:t>
            </w:r>
            <w:r>
              <w:rPr>
                <w:highlight w:val="none"/>
                <w:lang w:val="fi-FI" w:eastAsia="fi-FI"/>
              </w:rPr>
              <w:t>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highlight w:val="none"/>
                <w:lang w:val="fi-FI" w:eastAsia="fi-FI"/>
              </w:rPr>
              <w:t>DC_</w:t>
            </w:r>
            <w:r>
              <w:rPr>
                <w:highlight w:val="none"/>
                <w:lang w:val="fi-FI" w:eastAsia="zh-TW"/>
              </w:rPr>
              <w:t>3</w:t>
            </w:r>
            <w:r>
              <w:rPr>
                <w:highlight w:val="none"/>
                <w:lang w:val="fi-FI" w:eastAsia="fi-FI"/>
              </w:rPr>
              <w:t>A_n</w:t>
            </w:r>
            <w:r>
              <w:rPr>
                <w:highlight w:val="none"/>
                <w:lang w:val="fi-FI" w:eastAsia="zh-TW"/>
              </w:rPr>
              <w:t>78</w:t>
            </w:r>
            <w:r>
              <w:rPr>
                <w:highlight w:val="none"/>
                <w:lang w:val="fi-FI" w:eastAsia="fi-FI"/>
              </w:rPr>
              <w:t>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>DC_3A_n79A</w:t>
            </w:r>
            <w:r>
              <w:rPr>
                <w:vertAlign w:val="superscript"/>
                <w:lang w:val="fi-FI" w:eastAsia="fi-FI"/>
              </w:rPr>
              <w:t>7</w:t>
            </w:r>
          </w:p>
          <w:p>
            <w:pPr>
              <w:pStyle w:val="63"/>
              <w:keepNext w:val="0"/>
              <w:rPr>
                <w:vertAlign w:val="superscript"/>
                <w:lang w:val="fi-FI" w:eastAsia="fi-FI"/>
              </w:rPr>
            </w:pPr>
            <w:r>
              <w:rPr>
                <w:lang w:val="en-US" w:eastAsia="fi-FI"/>
              </w:rPr>
              <w:t>DC_3A_n79C</w:t>
            </w:r>
            <w:r>
              <w:rPr>
                <w:vertAlign w:val="superscript"/>
                <w:lang w:val="fi-FI" w:eastAsia="fi-FI"/>
              </w:rPr>
              <w:t>7</w:t>
            </w:r>
          </w:p>
          <w:p>
            <w:pPr>
              <w:pStyle w:val="63"/>
              <w:keepNext w:val="0"/>
              <w:rPr>
                <w:lang w:val="en-US" w:eastAsia="fi-FI"/>
              </w:rPr>
            </w:pPr>
            <w:r>
              <w:rPr>
                <w:lang w:val="fi-FI" w:eastAsia="fi-FI"/>
              </w:rPr>
              <w:t>DC_3C_n7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val="fi-FI" w:eastAsia="fi-FI"/>
              </w:rPr>
              <w:t>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rPr>
                <w:lang w:val="fi-FI" w:eastAsia="fi-FI"/>
              </w:rPr>
            </w:pPr>
            <w:r>
              <w:rPr>
                <w:lang w:val="fi-FI" w:eastAsia="fi-FI"/>
              </w:rPr>
              <w:t>DC_3A_n79A</w:t>
            </w:r>
          </w:p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highlight w:val="none"/>
                <w:lang w:val="fi-FI" w:eastAsia="fi-FI"/>
              </w:rPr>
              <w:t>DC_3C_n7</w:t>
            </w:r>
            <w:r>
              <w:rPr>
                <w:highlight w:val="none"/>
                <w:lang w:val="en-US" w:eastAsia="zh-CN"/>
              </w:rPr>
              <w:t>9</w:t>
            </w:r>
            <w:r>
              <w:rPr>
                <w:highlight w:val="none"/>
                <w:lang w:val="fi-FI" w:eastAsia="fi-FI"/>
              </w:rPr>
              <w:t>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en-US"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 w:eastAsia="zh-CN"/>
              </w:rPr>
              <w:t>5A_n2A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 w:eastAsia="zh-CN"/>
              </w:rPr>
              <w:t>5A_n2A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DC_5A_n40A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DC_5A_n40A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DC_5A_n66A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DC_5A_n66A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DC_5_n66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highlight w:val="none"/>
                <w:lang w:val="fi-FI" w:eastAsia="fi-FI"/>
              </w:rPr>
              <w:t>DC_</w:t>
            </w:r>
            <w:r>
              <w:rPr>
                <w:highlight w:val="none"/>
                <w:lang w:val="fi-FI" w:eastAsia="zh-CN"/>
              </w:rPr>
              <w:t>5</w:t>
            </w:r>
            <w:r>
              <w:rPr>
                <w:highlight w:val="none"/>
                <w:lang w:val="fi-FI" w:eastAsia="fi-FI"/>
              </w:rPr>
              <w:t>A_n</w:t>
            </w:r>
            <w:r>
              <w:rPr>
                <w:highlight w:val="none"/>
                <w:lang w:val="fi-FI" w:eastAsia="zh-CN"/>
              </w:rPr>
              <w:t>71</w:t>
            </w:r>
            <w:r>
              <w:rPr>
                <w:highlight w:val="none"/>
                <w:lang w:val="fi-FI" w:eastAsia="fi-FI"/>
              </w:rPr>
              <w:t>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highlight w:val="none"/>
                <w:lang w:val="fi-FI" w:eastAsia="fi-FI"/>
              </w:rPr>
              <w:t>DC_</w:t>
            </w:r>
            <w:r>
              <w:rPr>
                <w:highlight w:val="none"/>
                <w:lang w:val="fi-FI" w:eastAsia="zh-CN"/>
              </w:rPr>
              <w:t>5</w:t>
            </w:r>
            <w:r>
              <w:rPr>
                <w:highlight w:val="none"/>
                <w:lang w:val="fi-FI" w:eastAsia="fi-FI"/>
              </w:rPr>
              <w:t>A_n</w:t>
            </w:r>
            <w:r>
              <w:rPr>
                <w:highlight w:val="none"/>
                <w:lang w:val="fi-FI" w:eastAsia="zh-CN"/>
              </w:rPr>
              <w:t>71</w:t>
            </w:r>
            <w:r>
              <w:rPr>
                <w:highlight w:val="none"/>
                <w:lang w:val="fi-FI" w:eastAsia="fi-FI"/>
              </w:rPr>
              <w:t>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DC_5A_n78A</w:t>
            </w:r>
            <w:r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DC_5A_n78A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t>DC_5A_n79A</w:t>
            </w:r>
          </w:p>
        </w:tc>
        <w:tc>
          <w:tcPr>
            <w:tcW w:w="2280" w:type="dxa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t>DC_5A_n79A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t>DC_7A_n1A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t>DC_7A_n1A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t>DC_7A-7A_n1A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t>DC_7A_n1A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rPr>
                <w:lang w:val="fi-FI" w:eastAsia="zh-CN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 w:eastAsia="zh-CN"/>
              </w:rPr>
              <w:t>7A_n5A</w:t>
            </w:r>
          </w:p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 w:eastAsia="zh-CN"/>
              </w:rPr>
              <w:t>7C_n5A</w:t>
            </w:r>
          </w:p>
        </w:tc>
        <w:tc>
          <w:tcPr>
            <w:tcW w:w="2280" w:type="dxa"/>
            <w:vAlign w:val="center"/>
          </w:tcPr>
          <w:p>
            <w:pPr>
              <w:pStyle w:val="81"/>
              <w:rPr>
                <w:b w:val="0"/>
                <w:lang w:val="fi-FI" w:eastAsia="zh-CN"/>
              </w:rPr>
            </w:pPr>
            <w:r>
              <w:rPr>
                <w:b w:val="0"/>
                <w:lang w:val="fi-FI" w:eastAsia="fi-FI"/>
              </w:rPr>
              <w:t>DC_</w:t>
            </w:r>
            <w:r>
              <w:rPr>
                <w:b w:val="0"/>
                <w:lang w:val="fi-FI" w:eastAsia="zh-CN"/>
              </w:rPr>
              <w:t>7A_n5A</w:t>
            </w:r>
          </w:p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 w:eastAsia="zh-CN"/>
              </w:rPr>
              <w:t>7C_n5A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t>DC_7A-7A_n78A</w:t>
            </w:r>
            <w:r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t>DC_7A_n78A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rPr>
                <w:lang w:val="fi-FI" w:eastAsia="fi-FI"/>
              </w:rPr>
            </w:pPr>
            <w:r>
              <w:rPr>
                <w:lang w:val="fi-FI" w:eastAsia="fi-FI"/>
              </w:rPr>
              <w:t>DC_7A_n28A</w:t>
            </w:r>
          </w:p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DC_7C_n28A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rPr>
                <w:lang w:val="fi-FI" w:eastAsia="fi-FI"/>
              </w:rPr>
            </w:pPr>
            <w:r>
              <w:rPr>
                <w:lang w:val="fi-FI" w:eastAsia="fi-FI"/>
              </w:rPr>
              <w:t>DC_7A_n28A</w:t>
            </w:r>
          </w:p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DC_7C_n28A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DC_7A_n51A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DC_7A_n51A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rFonts w:hint="eastAsia"/>
                <w:lang w:val="fi-FI" w:eastAsia="fi-FI"/>
              </w:rPr>
              <w:t>7</w:t>
            </w:r>
            <w:r>
              <w:rPr>
                <w:lang w:val="fi-FI" w:eastAsia="fi-FI"/>
              </w:rPr>
              <w:t>A_n</w:t>
            </w:r>
            <w:r>
              <w:rPr>
                <w:rFonts w:hint="eastAsia"/>
                <w:lang w:val="fi-FI" w:eastAsia="fi-FI"/>
              </w:rPr>
              <w:t>71</w:t>
            </w:r>
            <w:r>
              <w:rPr>
                <w:lang w:val="fi-FI" w:eastAsia="fi-FI"/>
              </w:rPr>
              <w:t>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DC_7A_n</w:t>
            </w:r>
            <w:r>
              <w:rPr>
                <w:rFonts w:hint="eastAsia"/>
                <w:lang w:val="fi-FI" w:eastAsia="fi-FI"/>
              </w:rPr>
              <w:t>7</w:t>
            </w:r>
            <w:r>
              <w:rPr>
                <w:lang w:val="fi-FI" w:eastAsia="fi-FI"/>
              </w:rPr>
              <w:t>1A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rFonts w:hint="eastAsia"/>
                <w:lang w:val="fi-FI" w:eastAsia="fi-FI"/>
              </w:rPr>
              <w:t>7</w:t>
            </w:r>
            <w:r>
              <w:rPr>
                <w:lang w:val="fi-FI" w:eastAsia="fi-FI"/>
              </w:rPr>
              <w:t>A_n</w:t>
            </w:r>
            <w:r>
              <w:rPr>
                <w:rFonts w:hint="eastAsia"/>
                <w:lang w:val="fi-FI" w:eastAsia="fi-FI"/>
              </w:rPr>
              <w:t>77</w:t>
            </w:r>
            <w:r>
              <w:rPr>
                <w:lang w:val="fi-FI" w:eastAsia="fi-FI"/>
              </w:rPr>
              <w:t>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rFonts w:hint="eastAsia"/>
                <w:lang w:val="fi-FI" w:eastAsia="fi-FI"/>
              </w:rPr>
              <w:t>7</w:t>
            </w:r>
            <w:r>
              <w:rPr>
                <w:lang w:val="fi-FI" w:eastAsia="fi-FI"/>
              </w:rPr>
              <w:t>A_n</w:t>
            </w:r>
            <w:r>
              <w:rPr>
                <w:rFonts w:hint="eastAsia"/>
                <w:lang w:val="fi-FI" w:eastAsia="fi-FI"/>
              </w:rPr>
              <w:t>77</w:t>
            </w:r>
            <w:r>
              <w:rPr>
                <w:lang w:val="fi-FI" w:eastAsia="fi-FI"/>
              </w:rPr>
              <w:t>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rFonts w:hint="eastAsia"/>
                <w:lang w:val="fi-FI" w:eastAsia="fi-FI"/>
              </w:rPr>
              <w:t>7A-7</w:t>
            </w:r>
            <w:r>
              <w:rPr>
                <w:lang w:val="fi-FI" w:eastAsia="fi-FI"/>
              </w:rPr>
              <w:t>A_n</w:t>
            </w:r>
            <w:r>
              <w:rPr>
                <w:rFonts w:hint="eastAsia"/>
                <w:lang w:val="fi-FI" w:eastAsia="fi-FI"/>
              </w:rPr>
              <w:t>77</w:t>
            </w:r>
            <w:r>
              <w:rPr>
                <w:lang w:val="fi-FI" w:eastAsia="fi-FI"/>
              </w:rPr>
              <w:t>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rFonts w:hint="eastAsia"/>
                <w:lang w:val="fi-FI" w:eastAsia="fi-FI"/>
              </w:rPr>
              <w:t>7</w:t>
            </w:r>
            <w:r>
              <w:rPr>
                <w:lang w:val="fi-FI" w:eastAsia="fi-FI"/>
              </w:rPr>
              <w:t>A_n</w:t>
            </w:r>
            <w:r>
              <w:rPr>
                <w:rFonts w:hint="eastAsia"/>
                <w:lang w:val="fi-FI" w:eastAsia="fi-FI"/>
              </w:rPr>
              <w:t>77</w:t>
            </w:r>
            <w:r>
              <w:rPr>
                <w:lang w:val="fi-FI" w:eastAsia="fi-FI"/>
              </w:rPr>
              <w:t>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DC_7A_n78A</w:t>
            </w:r>
            <w:r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DC_7A_n78A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t>DC_7C_n78A</w:t>
            </w:r>
            <w:r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t>DC_7A_n78A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ja-JP"/>
              </w:rPr>
            </w:pPr>
            <w:r>
              <w:rPr>
                <w:lang w:val="fi-FI"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</w:pPr>
            <w:r>
              <w:rPr>
                <w:lang w:val="fi-FI" w:eastAsia="fi-FI"/>
              </w:rPr>
              <w:t>DC_8A_n1A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</w:pPr>
            <w:r>
              <w:rPr>
                <w:lang w:val="fi-FI" w:eastAsia="fi-FI"/>
              </w:rPr>
              <w:t>DC_8A_n1A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</w:pPr>
            <w:r>
              <w:rPr>
                <w:lang w:val="fi-FI" w:eastAsia="fi-FI"/>
              </w:rPr>
              <w:t>DC_8A_n3A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</w:pPr>
            <w:r>
              <w:rPr>
                <w:lang w:val="fi-FI" w:eastAsia="fi-FI"/>
              </w:rPr>
              <w:t>DC_8A_n3A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</w:pPr>
            <w:r>
              <w:rPr>
                <w:lang w:val="fi-FI" w:eastAsia="fi-FI"/>
              </w:rPr>
              <w:t>DC_8A_n40A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</w:pPr>
            <w:r>
              <w:rPr>
                <w:lang w:val="fi-FI" w:eastAsia="fi-FI"/>
              </w:rPr>
              <w:t>DC_8A_n40A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</w:pPr>
            <w:r>
              <w:rPr>
                <w:lang w:val="fi-FI"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highlight w:val="none"/>
                <w:lang w:val="fi-FI" w:eastAsia="fi-FI"/>
              </w:rPr>
              <w:t>DC_</w:t>
            </w:r>
            <w:r>
              <w:rPr>
                <w:highlight w:val="none"/>
                <w:lang w:val="fi-FI" w:eastAsia="zh-CN"/>
              </w:rPr>
              <w:t>8</w:t>
            </w:r>
            <w:r>
              <w:rPr>
                <w:highlight w:val="none"/>
                <w:lang w:val="fi-FI" w:eastAsia="fi-FI"/>
              </w:rPr>
              <w:t>A_n</w:t>
            </w:r>
            <w:r>
              <w:rPr>
                <w:highlight w:val="none"/>
                <w:lang w:val="fi-FI" w:eastAsia="zh-CN"/>
              </w:rPr>
              <w:t>41</w:t>
            </w:r>
            <w:r>
              <w:rPr>
                <w:highlight w:val="none"/>
                <w:lang w:val="fi-FI" w:eastAsia="fi-FI"/>
              </w:rPr>
              <w:t>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highlight w:val="none"/>
                <w:lang w:val="fi-FI" w:eastAsia="fi-FI"/>
              </w:rPr>
              <w:t>DC_</w:t>
            </w:r>
            <w:r>
              <w:rPr>
                <w:highlight w:val="none"/>
                <w:lang w:val="fi-FI" w:eastAsia="zh-CN"/>
              </w:rPr>
              <w:t>8</w:t>
            </w:r>
            <w:r>
              <w:rPr>
                <w:highlight w:val="none"/>
                <w:lang w:val="fi-FI" w:eastAsia="fi-FI"/>
              </w:rPr>
              <w:t>A_n</w:t>
            </w:r>
            <w:r>
              <w:rPr>
                <w:highlight w:val="none"/>
                <w:lang w:val="fi-FI" w:eastAsia="zh-CN"/>
              </w:rPr>
              <w:t>41</w:t>
            </w:r>
            <w:r>
              <w:rPr>
                <w:highlight w:val="none"/>
                <w:lang w:val="fi-FI" w:eastAsia="fi-FI"/>
              </w:rPr>
              <w:t>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highlight w:val="none"/>
                <w:lang w:val="fi-FI" w:eastAsia="fi-FI"/>
              </w:rPr>
              <w:t>DC_8A_n41C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highlight w:val="none"/>
                <w:lang w:val="fi-FI" w:eastAsia="fi-FI"/>
              </w:rPr>
              <w:t>DC_8A_n41A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highlight w:val="none"/>
                <w:lang w:val="fi-FI" w:eastAsia="fi-FI"/>
              </w:rPr>
              <w:t>DC_8A_n41(2A)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highlight w:val="none"/>
                <w:lang w:val="fi-FI" w:eastAsia="fi-FI"/>
              </w:rPr>
              <w:t>DC_8A_n41A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DC_8A_n77A</w:t>
            </w:r>
            <w:r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DC_8A_n77A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DC_8A_n78A</w:t>
            </w:r>
            <w:r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DC_8A_n78A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vertAlign w:val="superscript"/>
                <w:lang w:val="fi-FI" w:eastAsia="fi-FI"/>
              </w:rPr>
            </w:pPr>
            <w:r>
              <w:rPr>
                <w:rFonts w:hint="eastAsia"/>
                <w:lang w:val="fi-FI" w:eastAsia="fi-FI"/>
              </w:rPr>
              <w:t>DC_8A_n79A</w:t>
            </w:r>
            <w:r>
              <w:rPr>
                <w:vertAlign w:val="superscript"/>
                <w:lang w:val="fi-FI" w:eastAsia="fi-FI"/>
              </w:rPr>
              <w:t>7</w:t>
            </w:r>
          </w:p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highlight w:val="none"/>
                <w:lang w:val="fi-FI" w:eastAsia="fi-FI"/>
              </w:rPr>
              <w:t>DC_8A_n79</w:t>
            </w:r>
            <w:r>
              <w:rPr>
                <w:highlight w:val="none"/>
                <w:lang w:val="en-US" w:eastAsia="zh-CN"/>
              </w:rPr>
              <w:t>C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rFonts w:hint="eastAsia"/>
                <w:lang w:val="fi-FI" w:eastAsia="fi-FI"/>
              </w:rPr>
              <w:t>DC_8A_n79A</w:t>
            </w:r>
          </w:p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highlight w:val="none"/>
                <w:lang w:val="fi-FI" w:eastAsia="fi-FI"/>
              </w:rPr>
              <w:t>DC_8A_n79</w:t>
            </w:r>
            <w:r>
              <w:rPr>
                <w:highlight w:val="none"/>
                <w:lang w:val="en-US" w:eastAsia="zh-CN"/>
              </w:rPr>
              <w:t>C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ja-JP"/>
              </w:rPr>
            </w:pPr>
            <w:r>
              <w:rPr>
                <w:lang w:val="fi-FI"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rFonts w:hint="eastAsia"/>
                <w:lang w:eastAsia="ja-JP"/>
              </w:rPr>
              <w:t>DC_1</w:t>
            </w:r>
            <w:r>
              <w:rPr>
                <w:lang w:eastAsia="ja-JP"/>
              </w:rPr>
              <w:t>1A_n77A</w:t>
            </w:r>
            <w:r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eastAsia="ja-JP"/>
              </w:rPr>
              <w:t>DC_11A_n77A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rFonts w:hint="eastAsia"/>
                <w:lang w:eastAsia="ja-JP"/>
              </w:rPr>
              <w:t>DC_1</w:t>
            </w:r>
            <w:r>
              <w:rPr>
                <w:lang w:eastAsia="ja-JP"/>
              </w:rPr>
              <w:t>1A_n78A</w:t>
            </w:r>
            <w:r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eastAsia="ja-JP"/>
              </w:rPr>
              <w:t>DC_11A_n78A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rFonts w:hint="eastAsia"/>
                <w:lang w:eastAsia="ja-JP"/>
              </w:rPr>
              <w:t>DC_1</w:t>
            </w:r>
            <w:r>
              <w:rPr>
                <w:lang w:eastAsia="ja-JP"/>
              </w:rPr>
              <w:t>1A_n79A</w:t>
            </w:r>
            <w:r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eastAsia="ja-JP"/>
              </w:rPr>
              <w:t>DC_11A_n79A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eastAsia="ja-JP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 w:eastAsia="zh-CN"/>
              </w:rPr>
              <w:t>12A_n2A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eastAsia="ja-JP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 w:eastAsia="zh-CN"/>
              </w:rPr>
              <w:t>12A_n2A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eastAsia="ja-JP"/>
              </w:rPr>
            </w:pPr>
            <w:r>
              <w:rPr>
                <w:lang w:val="fi-FI" w:eastAsia="fi-FI"/>
              </w:rPr>
              <w:t>DC_12A_n5A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eastAsia="ja-JP"/>
              </w:rPr>
            </w:pPr>
            <w:r>
              <w:rPr>
                <w:lang w:val="fi-FI" w:eastAsia="fi-FI"/>
              </w:rPr>
              <w:t>DC_12A_n5A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eastAsia="ja-JP"/>
              </w:rPr>
            </w:pPr>
            <w:r>
              <w:rPr>
                <w:lang w:val="fi-FI"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eastAsia="ja-JP"/>
              </w:rPr>
            </w:pPr>
            <w:r>
              <w:rPr>
                <w:lang w:val="fi-FI" w:eastAsia="fi-FI"/>
              </w:rPr>
              <w:t>DC_12A_n66A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eastAsia="ja-JP"/>
              </w:rPr>
            </w:pPr>
            <w:r>
              <w:rPr>
                <w:lang w:val="fi-FI" w:eastAsia="fi-FI"/>
              </w:rPr>
              <w:t>DC_12A_n66A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eastAsia="ja-JP"/>
              </w:rPr>
            </w:pPr>
            <w:r>
              <w:rPr>
                <w:lang w:val="fi-FI"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DC_1</w:t>
            </w:r>
            <w:r>
              <w:rPr>
                <w:lang w:eastAsia="ja-JP"/>
              </w:rPr>
              <w:t>8A_n77A</w:t>
            </w:r>
            <w:r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DC_18A_n77A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eastAsia="ja-JP"/>
              </w:rPr>
            </w:pPr>
            <w:r>
              <w:rPr>
                <w:lang w:val="fi-FI"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DC_1</w:t>
            </w:r>
            <w:r>
              <w:rPr>
                <w:lang w:eastAsia="ja-JP"/>
              </w:rPr>
              <w:t>8A_n78A</w:t>
            </w:r>
            <w:r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DC_18A_n78A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eastAsia="ja-JP"/>
              </w:rPr>
            </w:pPr>
            <w:r>
              <w:rPr>
                <w:lang w:val="fi-FI"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DC_1</w:t>
            </w:r>
            <w:r>
              <w:rPr>
                <w:lang w:eastAsia="ja-JP"/>
              </w:rPr>
              <w:t>8A_n79A</w:t>
            </w:r>
            <w:r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DC_18A_n79A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eastAsia="ja-JP"/>
              </w:rPr>
            </w:pPr>
            <w:r>
              <w:rPr>
                <w:lang w:val="fi-FI"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>DC_19A_n77A</w:t>
            </w:r>
            <w:r>
              <w:rPr>
                <w:vertAlign w:val="superscript"/>
                <w:lang w:val="fi-FI" w:eastAsia="fi-FI"/>
              </w:rPr>
              <w:t>7</w:t>
            </w:r>
          </w:p>
          <w:p>
            <w:pPr>
              <w:pStyle w:val="63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>DC_19A_n77C</w:t>
            </w:r>
            <w:r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DC_19A_n77A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>DC_19A_n78A</w:t>
            </w:r>
            <w:r>
              <w:rPr>
                <w:vertAlign w:val="superscript"/>
                <w:lang w:val="fi-FI" w:eastAsia="fi-FI"/>
              </w:rPr>
              <w:t>7</w:t>
            </w:r>
          </w:p>
          <w:p>
            <w:pPr>
              <w:pStyle w:val="63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>DC_19A_n78C</w:t>
            </w:r>
            <w:r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DC_19A_n78A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>DC_19A_n79A</w:t>
            </w:r>
            <w:r>
              <w:rPr>
                <w:vertAlign w:val="superscript"/>
                <w:lang w:val="fi-FI" w:eastAsia="fi-FI"/>
              </w:rPr>
              <w:t>7</w:t>
            </w:r>
          </w:p>
          <w:p>
            <w:pPr>
              <w:pStyle w:val="63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>DC_19A_n79C</w:t>
            </w:r>
            <w:r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DC_19A_n79A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en-US" w:eastAsia="fi-FI"/>
              </w:rPr>
            </w:pPr>
            <w:r>
              <w:rPr>
                <w:lang w:val="fi-FI" w:eastAsia="fi-FI"/>
              </w:rPr>
              <w:t>DC_20A_n1A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DC_20A_n1A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en-US" w:eastAsia="fi-FI"/>
              </w:rPr>
            </w:pPr>
            <w:r>
              <w:rPr>
                <w:lang w:val="fi-FI" w:eastAsia="fi-FI"/>
              </w:rPr>
              <w:t>DC_20A_n3A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DC_20A_n3A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eastAsia="ja-JP"/>
              </w:rPr>
              <w:t>DC_20A_n8A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eastAsia="ja-JP"/>
              </w:rPr>
              <w:t>DC_20A_n8A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ja-JP"/>
              </w:rPr>
              <w:t>DC_20_n8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rFonts w:hint="eastAsia"/>
                <w:lang w:eastAsia="ja-JP"/>
              </w:rPr>
              <w:t>DC_</w:t>
            </w:r>
            <w:r>
              <w:rPr>
                <w:lang w:eastAsia="ja-JP"/>
              </w:rPr>
              <w:t>20A_n28A</w:t>
            </w:r>
            <w:r>
              <w:rPr>
                <w:vertAlign w:val="superscript"/>
                <w:lang w:eastAsia="ja-JP"/>
              </w:rPr>
              <w:t>8,10,11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eastAsia="ja-JP"/>
              </w:rPr>
              <w:t>DC_20A_n28A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ja-JP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eastAsia="ja-JP"/>
              </w:rPr>
            </w:pPr>
            <w:r>
              <w:rPr>
                <w:lang w:val="fi-FI" w:eastAsia="fi-FI"/>
              </w:rPr>
              <w:t>DC_20A_n51A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eastAsia="ja-JP"/>
              </w:rPr>
            </w:pPr>
            <w:r>
              <w:rPr>
                <w:lang w:val="fi-FI" w:eastAsia="fi-FI"/>
              </w:rPr>
              <w:t>DC_20A_n51A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ja-JP"/>
              </w:rPr>
            </w:pPr>
            <w:r>
              <w:rPr>
                <w:rFonts w:eastAsia="Yu Mincho"/>
                <w:lang w:val="fi-FI" w:eastAsia="ja-JP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DC_20A_n77A</w:t>
            </w:r>
            <w:r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DC_20A_n77A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rFonts w:eastAsia="Yu Mincho"/>
                <w:lang w:val="fi-FI" w:eastAsia="ja-JP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DC_20A_n78A</w:t>
            </w:r>
            <w:r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DC_20A_n78A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rFonts w:eastAsia="Yu Mincho"/>
                <w:lang w:val="fi-FI" w:eastAsia="ja-JP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>DC_21A_n77A</w:t>
            </w:r>
            <w:r>
              <w:rPr>
                <w:vertAlign w:val="superscript"/>
                <w:lang w:val="fi-FI" w:eastAsia="fi-FI"/>
              </w:rPr>
              <w:t>7</w:t>
            </w:r>
          </w:p>
          <w:p>
            <w:pPr>
              <w:pStyle w:val="63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>DC_21A_n77C</w:t>
            </w:r>
            <w:r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DC_21A_n77A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>DC_21A_n78A</w:t>
            </w:r>
            <w:r>
              <w:rPr>
                <w:vertAlign w:val="superscript"/>
                <w:lang w:val="fi-FI" w:eastAsia="fi-FI"/>
              </w:rPr>
              <w:t>7</w:t>
            </w:r>
          </w:p>
          <w:p>
            <w:pPr>
              <w:pStyle w:val="63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>DC_21A_n78C</w:t>
            </w:r>
            <w:r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DC_21A_n78A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>DC_21A_n79A</w:t>
            </w:r>
            <w:r>
              <w:rPr>
                <w:vertAlign w:val="superscript"/>
                <w:lang w:val="fi-FI" w:eastAsia="fi-FI"/>
              </w:rPr>
              <w:t>7</w:t>
            </w:r>
          </w:p>
          <w:p>
            <w:pPr>
              <w:pStyle w:val="63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>DC_21A_n79C</w:t>
            </w:r>
            <w:r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DC_21A_n79A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DC_25A_n41A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DC_25A_n41A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DC_25A-25A_n</w:t>
            </w:r>
            <w:r>
              <w:rPr>
                <w:lang w:val="fi-FI" w:eastAsia="zh-TW"/>
              </w:rPr>
              <w:t>41A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DC_25A_n</w:t>
            </w:r>
            <w:r>
              <w:rPr>
                <w:rFonts w:hint="eastAsia"/>
                <w:lang w:val="fi-FI" w:eastAsia="zh-TW"/>
              </w:rPr>
              <w:t>41</w:t>
            </w:r>
            <w:r>
              <w:rPr>
                <w:lang w:val="fi-FI" w:eastAsia="zh-TW"/>
              </w:rPr>
              <w:t>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DC_26A_n41A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DC_26A_n41A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rFonts w:hint="eastAsia"/>
                <w:lang w:eastAsia="ja-JP"/>
              </w:rPr>
              <w:t>DC_</w:t>
            </w:r>
            <w:r>
              <w:rPr>
                <w:lang w:eastAsia="ja-JP"/>
              </w:rPr>
              <w:t>26A_n77A</w:t>
            </w:r>
            <w:r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eastAsia="ja-JP"/>
              </w:rPr>
              <w:t>DC_26A_n77A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eastAsia="ja-JP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rFonts w:hint="eastAsia"/>
                <w:lang w:eastAsia="ja-JP"/>
              </w:rPr>
              <w:t>DC_</w:t>
            </w:r>
            <w:r>
              <w:rPr>
                <w:lang w:eastAsia="ja-JP"/>
              </w:rPr>
              <w:t>26A_n78A</w:t>
            </w:r>
            <w:r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eastAsia="ja-JP"/>
              </w:rPr>
              <w:t>DC_26A_n78A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eastAsia="ja-JP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rFonts w:hint="eastAsia"/>
                <w:lang w:eastAsia="ja-JP"/>
              </w:rPr>
              <w:t>DC_</w:t>
            </w:r>
            <w:r>
              <w:rPr>
                <w:lang w:eastAsia="ja-JP"/>
              </w:rPr>
              <w:t>26A_n79A</w:t>
            </w:r>
            <w:r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eastAsia="ja-JP"/>
              </w:rPr>
              <w:t>DC_26A_n79A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eastAsia="ja-JP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eastAsia="ja-JP"/>
              </w:rPr>
            </w:pPr>
            <w:r>
              <w:rPr>
                <w:lang w:val="fi-FI" w:eastAsia="fi-FI"/>
              </w:rPr>
              <w:t>DC_28</w:t>
            </w:r>
            <w:r>
              <w:rPr>
                <w:lang w:val="fi-FI" w:eastAsia="zh-CN"/>
              </w:rPr>
              <w:t>A_n5A</w:t>
            </w:r>
            <w:r>
              <w:rPr>
                <w:highlight w:val="none"/>
                <w:vertAlign w:val="superscript"/>
                <w:lang w:eastAsia="zh-CN"/>
              </w:rPr>
              <w:t>8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eastAsia="ja-JP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 w:eastAsia="zh-CN"/>
              </w:rPr>
              <w:t>28A_n5A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DC_28A_n51A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DC_28A_n51A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eastAsia="ja-JP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 w:eastAsia="zh-CN"/>
              </w:rPr>
              <w:t>28A_n8A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eastAsia="ja-JP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 w:eastAsia="zh-CN"/>
              </w:rPr>
              <w:t>28A_n8A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rFonts w:hint="eastAsia"/>
                <w:lang w:val="fi-FI" w:eastAsia="zh-TW"/>
              </w:rPr>
              <w:t>28</w:t>
            </w:r>
            <w:r>
              <w:rPr>
                <w:lang w:val="fi-FI" w:eastAsia="fi-FI"/>
              </w:rPr>
              <w:t>A_n</w:t>
            </w:r>
            <w:r>
              <w:rPr>
                <w:lang w:val="fi-FI" w:eastAsia="zh-TW"/>
              </w:rPr>
              <w:t>41A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rFonts w:hint="eastAsia"/>
                <w:lang w:val="fi-FI" w:eastAsia="zh-TW"/>
              </w:rPr>
              <w:t>28</w:t>
            </w:r>
            <w:r>
              <w:rPr>
                <w:lang w:val="fi-FI" w:eastAsia="fi-FI"/>
              </w:rPr>
              <w:t>A_n</w:t>
            </w:r>
            <w:r>
              <w:rPr>
                <w:rFonts w:hint="eastAsia"/>
                <w:lang w:val="fi-FI" w:eastAsia="zh-TW"/>
              </w:rPr>
              <w:t>41</w:t>
            </w:r>
            <w:r>
              <w:rPr>
                <w:lang w:val="fi-FI" w:eastAsia="zh-TW"/>
              </w:rPr>
              <w:t>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rFonts w:hint="eastAsia"/>
                <w:lang w:val="fi-FI" w:eastAsia="zh-TW"/>
              </w:rPr>
              <w:t>28</w:t>
            </w:r>
            <w:r>
              <w:rPr>
                <w:lang w:val="fi-FI" w:eastAsia="fi-FI"/>
              </w:rPr>
              <w:t>A_n</w:t>
            </w:r>
            <w:r>
              <w:rPr>
                <w:lang w:val="fi-FI" w:eastAsia="zh-TW"/>
              </w:rPr>
              <w:t>50A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rFonts w:hint="eastAsia"/>
                <w:lang w:val="fi-FI" w:eastAsia="zh-TW"/>
              </w:rPr>
              <w:t>28</w:t>
            </w:r>
            <w:r>
              <w:rPr>
                <w:lang w:val="fi-FI" w:eastAsia="fi-FI"/>
              </w:rPr>
              <w:t>A_n</w:t>
            </w:r>
            <w:r>
              <w:rPr>
                <w:rFonts w:hint="eastAsia"/>
                <w:lang w:val="fi-FI" w:eastAsia="zh-TW"/>
              </w:rPr>
              <w:t>50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>DC_28A_n77A</w:t>
            </w:r>
            <w:r>
              <w:rPr>
                <w:vertAlign w:val="superscript"/>
                <w:lang w:val="fi-FI" w:eastAsia="fi-FI"/>
              </w:rPr>
              <w:t>7</w:t>
            </w:r>
          </w:p>
          <w:p>
            <w:pPr>
              <w:pStyle w:val="63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>DC_28A_n77C</w:t>
            </w:r>
            <w:r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DC_28A_n77A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>DC_28A_n78A</w:t>
            </w:r>
            <w:r>
              <w:rPr>
                <w:vertAlign w:val="superscript"/>
                <w:lang w:val="fi-FI" w:eastAsia="fi-FI"/>
              </w:rPr>
              <w:t>7</w:t>
            </w:r>
          </w:p>
          <w:p>
            <w:pPr>
              <w:pStyle w:val="63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>DC_28A_n78C</w:t>
            </w:r>
            <w:r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DC_28A_n78A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>DC_28A_n79A</w:t>
            </w:r>
            <w:r>
              <w:rPr>
                <w:vertAlign w:val="superscript"/>
                <w:lang w:val="fi-FI" w:eastAsia="fi-FI"/>
              </w:rPr>
              <w:t>7</w:t>
            </w:r>
          </w:p>
          <w:p>
            <w:pPr>
              <w:pStyle w:val="63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>DC_28A_n79C</w:t>
            </w:r>
            <w:r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DC_28A_n79A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en-US"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 w:eastAsia="zh-CN"/>
              </w:rPr>
              <w:t>30A_n2A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 w:eastAsia="zh-CN"/>
              </w:rPr>
              <w:t>30A_n2A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DC_30A_n5A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DC_30A_n5A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rFonts w:eastAsia="Yu Mincho"/>
                <w:lang w:val="fi-FI" w:eastAsia="ja-JP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DC_30A_n66A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DC_30A_n66A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rFonts w:eastAsia="Yu Mincho"/>
                <w:lang w:val="fi-FI" w:eastAsia="ja-JP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DC_38A_n78A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N/A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rPr>
                <w:lang w:val="fi-FI" w:eastAsia="fi-FI"/>
              </w:rPr>
            </w:pPr>
            <w:r>
              <w:rPr>
                <w:highlight w:val="none"/>
                <w:lang w:val="fi-FI" w:eastAsia="fi-FI"/>
              </w:rPr>
              <w:t>DC_</w:t>
            </w:r>
            <w:r>
              <w:rPr>
                <w:highlight w:val="none"/>
                <w:lang w:val="fi-FI" w:eastAsia="zh-CN"/>
              </w:rPr>
              <w:t>39</w:t>
            </w:r>
            <w:r>
              <w:rPr>
                <w:highlight w:val="none"/>
                <w:lang w:val="fi-FI" w:eastAsia="fi-FI"/>
              </w:rPr>
              <w:t>A_n</w:t>
            </w:r>
            <w:r>
              <w:rPr>
                <w:highlight w:val="none"/>
                <w:lang w:val="fi-FI" w:eastAsia="zh-CN"/>
              </w:rPr>
              <w:t>41</w:t>
            </w:r>
            <w:r>
              <w:rPr>
                <w:highlight w:val="none"/>
                <w:lang w:val="fi-FI" w:eastAsia="fi-FI"/>
              </w:rPr>
              <w:t>A</w:t>
            </w:r>
          </w:p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rFonts w:hint="eastAsia"/>
                <w:lang w:val="fi-FI" w:eastAsia="zh-CN"/>
              </w:rPr>
              <w:t>DC_39C_n41A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rPr>
                <w:lang w:val="fi-FI" w:eastAsia="fi-FI"/>
              </w:rPr>
            </w:pPr>
            <w:r>
              <w:rPr>
                <w:highlight w:val="none"/>
                <w:lang w:val="fi-FI" w:eastAsia="fi-FI"/>
              </w:rPr>
              <w:t>DC_</w:t>
            </w:r>
            <w:r>
              <w:rPr>
                <w:highlight w:val="none"/>
                <w:lang w:val="fi-FI" w:eastAsia="zh-CN"/>
              </w:rPr>
              <w:t>39A</w:t>
            </w:r>
            <w:r>
              <w:rPr>
                <w:highlight w:val="none"/>
                <w:lang w:val="fi-FI" w:eastAsia="fi-FI"/>
              </w:rPr>
              <w:t>_n</w:t>
            </w:r>
            <w:r>
              <w:rPr>
                <w:highlight w:val="none"/>
                <w:lang w:val="fi-FI" w:eastAsia="zh-CN"/>
              </w:rPr>
              <w:t>41</w:t>
            </w:r>
            <w:r>
              <w:rPr>
                <w:highlight w:val="none"/>
                <w:lang w:val="fi-FI" w:eastAsia="fi-FI"/>
              </w:rPr>
              <w:t>A</w:t>
            </w:r>
          </w:p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rFonts w:hint="eastAsia"/>
                <w:lang w:val="fi-FI" w:eastAsia="zh-CN"/>
              </w:rPr>
              <w:t>DC_39C_n41A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DC_39A_n78A</w:t>
            </w:r>
            <w:r>
              <w:rPr>
                <w:vertAlign w:val="superscript"/>
                <w:lang w:val="fi-FI" w:eastAsia="fi-FI"/>
              </w:rPr>
              <w:t>5,7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DC_39A_n78A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DC_39A_n79A</w:t>
            </w:r>
            <w:r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DC_39A_n79A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rFonts w:hint="eastAsia"/>
                <w:lang w:val="en-US" w:eastAsia="zh-CN"/>
              </w:rPr>
              <w:t>40</w:t>
            </w:r>
            <w:r>
              <w:rPr>
                <w:lang w:val="fi-FI" w:eastAsia="fi-FI"/>
              </w:rPr>
              <w:t>A_n</w:t>
            </w:r>
            <w:r>
              <w:rPr>
                <w:rFonts w:hint="eastAsia"/>
                <w:lang w:val="en-US" w:eastAsia="zh-CN"/>
              </w:rPr>
              <w:t>41</w:t>
            </w:r>
            <w:r>
              <w:rPr>
                <w:lang w:val="fi-FI" w:eastAsia="fi-FI"/>
              </w:rPr>
              <w:t>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rFonts w:hint="eastAsia"/>
                <w:lang w:val="en-US" w:eastAsia="zh-CN"/>
              </w:rPr>
              <w:t>40</w:t>
            </w:r>
            <w:r>
              <w:rPr>
                <w:lang w:val="fi-FI" w:eastAsia="fi-FI"/>
              </w:rPr>
              <w:t>A_n</w:t>
            </w:r>
            <w:r>
              <w:rPr>
                <w:rFonts w:hint="eastAsia"/>
                <w:lang w:val="en-US" w:eastAsia="zh-CN"/>
              </w:rPr>
              <w:t>41</w:t>
            </w:r>
            <w:r>
              <w:rPr>
                <w:lang w:val="fi-FI" w:eastAsia="fi-FI"/>
              </w:rPr>
              <w:t>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DC_40A_n77A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N/A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rFonts w:eastAsia="Yu Mincho"/>
                <w:lang w:val="fi-FI" w:eastAsia="ja-JP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rPr>
                <w:lang w:val="fi-FI" w:eastAsia="zh-CN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 w:eastAsia="zh-CN"/>
              </w:rPr>
              <w:t>40A_n78A</w:t>
            </w:r>
          </w:p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 w:eastAsia="zh-CN"/>
              </w:rPr>
              <w:t>40C_n78A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rPr>
                <w:lang w:val="fi-FI" w:eastAsia="zh-CN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 w:eastAsia="zh-CN"/>
              </w:rPr>
              <w:t>40A_n78A</w:t>
            </w:r>
          </w:p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 w:eastAsia="zh-CN"/>
              </w:rPr>
              <w:t>40C_n78A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rFonts w:eastAsia="Yu Mincho"/>
                <w:lang w:val="fi-FI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ins w:id="0" w:author="ZTE" w:date="2019-08-06T15:29:49Z"/>
                <w:rFonts w:hint="eastAsia" w:eastAsia="宋体"/>
                <w:lang w:val="en-US" w:eastAsia="zh-CN"/>
              </w:rPr>
            </w:pPr>
            <w:r>
              <w:rPr>
                <w:lang w:val="fi-FI" w:eastAsia="fi-FI"/>
              </w:rPr>
              <w:t>DC_</w:t>
            </w:r>
            <w:r>
              <w:rPr>
                <w:rFonts w:hint="eastAsia"/>
                <w:lang w:val="en-US" w:eastAsia="zh-CN"/>
              </w:rPr>
              <w:t>40</w:t>
            </w:r>
            <w:r>
              <w:rPr>
                <w:lang w:val="fi-FI" w:eastAsia="fi-FI"/>
              </w:rPr>
              <w:t>A_</w:t>
            </w:r>
            <w:r>
              <w:rPr>
                <w:rFonts w:hint="eastAsia"/>
                <w:lang w:val="fi-FI" w:eastAsia="zh-CN"/>
              </w:rPr>
              <w:t>n79</w:t>
            </w:r>
            <w:r>
              <w:rPr>
                <w:lang w:val="fi-FI" w:eastAsia="fi-FI"/>
              </w:rPr>
              <w:t>A</w:t>
            </w:r>
            <w:ins w:id="1" w:author="ZTE" w:date="2019-08-07T14:19:45Z">
              <w:r>
                <w:rPr>
                  <w:rFonts w:hint="eastAsia"/>
                  <w:vertAlign w:val="superscript"/>
                  <w:lang w:val="en-US" w:eastAsia="zh-CN"/>
                </w:rPr>
                <w:t>7</w:t>
              </w:r>
            </w:ins>
            <w:ins w:id="2" w:author="ZTE" w:date="2019-08-07T14:19:47Z">
              <w:r>
                <w:rPr>
                  <w:rFonts w:hint="eastAsia"/>
                  <w:vertAlign w:val="superscript"/>
                  <w:lang w:val="en-US" w:eastAsia="zh-CN"/>
                </w:rPr>
                <w:t>,</w:t>
              </w:r>
            </w:ins>
            <w:ins w:id="3" w:author="ZTE" w:date="2019-08-07T14:19:48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  <w:ins w:id="4" w:author="ZTE" w:date="2019-08-06T15:37:17Z">
              <w:r>
                <w:rPr>
                  <w:rFonts w:hint="eastAsia"/>
                  <w:vertAlign w:val="superscript"/>
                  <w:lang w:val="en-US" w:eastAsia="zh-CN"/>
                </w:rPr>
                <w:t>2</w:t>
              </w:r>
            </w:ins>
          </w:p>
          <w:p>
            <w:pPr>
              <w:pStyle w:val="63"/>
              <w:keepNext w:val="0"/>
              <w:rPr>
                <w:rFonts w:hint="eastAsia" w:eastAsia="宋体"/>
                <w:lang w:val="en-US" w:eastAsia="zh-CN"/>
              </w:rPr>
            </w:pPr>
            <w:ins w:id="5" w:author="ZTE" w:date="2019-08-06T15:29:51Z">
              <w:r>
                <w:rPr>
                  <w:rFonts w:hint="eastAsia"/>
                  <w:lang w:val="en-US" w:eastAsia="zh-CN"/>
                </w:rPr>
                <w:t>DC</w:t>
              </w:r>
            </w:ins>
            <w:ins w:id="6" w:author="ZTE" w:date="2019-08-06T15:29:53Z">
              <w:r>
                <w:rPr>
                  <w:rFonts w:hint="eastAsia"/>
                  <w:lang w:val="en-US" w:eastAsia="zh-CN"/>
                </w:rPr>
                <w:t>_</w:t>
              </w:r>
            </w:ins>
            <w:ins w:id="7" w:author="ZTE" w:date="2019-08-06T15:29:54Z">
              <w:r>
                <w:rPr>
                  <w:rFonts w:hint="eastAsia"/>
                  <w:lang w:val="en-US" w:eastAsia="zh-CN"/>
                </w:rPr>
                <w:t>4</w:t>
              </w:r>
            </w:ins>
            <w:ins w:id="8" w:author="ZTE" w:date="2019-08-06T15:29:55Z">
              <w:r>
                <w:rPr>
                  <w:rFonts w:hint="eastAsia"/>
                  <w:lang w:val="en-US" w:eastAsia="zh-CN"/>
                </w:rPr>
                <w:t>0</w:t>
              </w:r>
            </w:ins>
            <w:ins w:id="9" w:author="ZTE" w:date="2019-08-06T15:29:56Z">
              <w:r>
                <w:rPr>
                  <w:rFonts w:hint="eastAsia"/>
                  <w:lang w:val="en-US" w:eastAsia="zh-CN"/>
                </w:rPr>
                <w:t>C</w:t>
              </w:r>
            </w:ins>
            <w:ins w:id="10" w:author="ZTE" w:date="2019-08-06T15:29:58Z">
              <w:r>
                <w:rPr>
                  <w:rFonts w:hint="eastAsia"/>
                  <w:lang w:val="en-US" w:eastAsia="zh-CN"/>
                </w:rPr>
                <w:t>_</w:t>
              </w:r>
            </w:ins>
            <w:ins w:id="11" w:author="ZTE" w:date="2019-08-06T15:30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12" w:author="ZTE" w:date="2019-08-06T15:30:01Z">
              <w:r>
                <w:rPr>
                  <w:rFonts w:hint="eastAsia"/>
                  <w:lang w:val="en-US" w:eastAsia="zh-CN"/>
                </w:rPr>
                <w:t>79</w:t>
              </w:r>
            </w:ins>
            <w:ins w:id="13" w:author="ZTE" w:date="2019-08-06T15:30:02Z">
              <w:r>
                <w:rPr>
                  <w:rFonts w:hint="eastAsia"/>
                  <w:lang w:val="en-US" w:eastAsia="zh-CN"/>
                </w:rPr>
                <w:t>A</w:t>
              </w:r>
            </w:ins>
            <w:ins w:id="14" w:author="ZTE" w:date="2019-08-07T14:19:59Z">
              <w:r>
                <w:rPr>
                  <w:rFonts w:hint="eastAsia"/>
                  <w:vertAlign w:val="superscript"/>
                  <w:lang w:val="en-US" w:eastAsia="zh-CN"/>
                </w:rPr>
                <w:t>7</w:t>
              </w:r>
            </w:ins>
            <w:ins w:id="15" w:author="ZTE" w:date="2019-08-07T14:20:00Z">
              <w:r>
                <w:rPr>
                  <w:rFonts w:hint="eastAsia"/>
                  <w:vertAlign w:val="superscript"/>
                  <w:lang w:val="en-US" w:eastAsia="zh-CN"/>
                </w:rPr>
                <w:t>,</w:t>
              </w:r>
            </w:ins>
            <w:ins w:id="16" w:author="ZTE" w:date="2019-08-07T14:20:01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  <w:ins w:id="17" w:author="ZTE" w:date="2019-08-06T15:37:24Z">
              <w:r>
                <w:rPr>
                  <w:rFonts w:hint="eastAsia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rFonts w:hint="eastAsia"/>
                <w:lang w:val="en-US" w:eastAsia="zh-CN"/>
              </w:rPr>
              <w:t>40</w:t>
            </w:r>
            <w:r>
              <w:rPr>
                <w:lang w:val="fi-FI" w:eastAsia="fi-FI"/>
              </w:rPr>
              <w:t>A_</w:t>
            </w:r>
            <w:r>
              <w:rPr>
                <w:rFonts w:hint="eastAsia"/>
                <w:lang w:val="fi-FI" w:eastAsia="zh-CN"/>
              </w:rPr>
              <w:t>n79</w:t>
            </w:r>
            <w:r>
              <w:rPr>
                <w:lang w:val="fi-FI" w:eastAsia="fi-FI"/>
              </w:rPr>
              <w:t>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rFonts w:hint="eastAsia" w:eastAsia="宋体"/>
                <w:lang w:val="en-US" w:eastAsia="zh-CN"/>
              </w:rPr>
            </w:pPr>
            <w:ins w:id="18" w:author="ZTE" w:date="2019-08-06T15:30:05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19" w:author="ZTE" w:date="2019-08-06T15:30:08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DC_41A_n77A</w:t>
            </w:r>
          </w:p>
          <w:p>
            <w:pPr>
              <w:pStyle w:val="63"/>
              <w:keepNext w:val="0"/>
              <w:rPr>
                <w:lang w:val="fi-FI" w:eastAsia="fi-FI"/>
              </w:rPr>
            </w:pPr>
            <w:r>
              <w:t>DC_41C_n77A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DC_41A_n77A</w:t>
            </w:r>
          </w:p>
          <w:p>
            <w:pPr>
              <w:pStyle w:val="63"/>
              <w:keepNext w:val="0"/>
              <w:rPr>
                <w:lang w:val="fi-FI" w:eastAsia="fi-FI"/>
              </w:rPr>
            </w:pP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DC_41A_n78A</w:t>
            </w:r>
          </w:p>
          <w:p>
            <w:pPr>
              <w:pStyle w:val="63"/>
              <w:keepNext w:val="0"/>
              <w:rPr>
                <w:lang w:val="fi-FI" w:eastAsia="fi-FI"/>
              </w:rPr>
            </w:pPr>
            <w:r>
              <w:t>DC_41C_n78A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DC_41A_n78A</w:t>
            </w:r>
          </w:p>
          <w:p>
            <w:pPr>
              <w:pStyle w:val="63"/>
              <w:keepNext w:val="0"/>
              <w:rPr>
                <w:lang w:val="fi-FI" w:eastAsia="fi-FI"/>
              </w:rPr>
            </w:pP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DC_41A_n79A</w:t>
            </w:r>
            <w:r>
              <w:rPr>
                <w:vertAlign w:val="superscript"/>
                <w:lang w:val="fi-FI" w:eastAsia="fi-FI"/>
              </w:rPr>
              <w:t>6,7</w:t>
            </w:r>
          </w:p>
          <w:p>
            <w:pPr>
              <w:pStyle w:val="63"/>
              <w:keepNext w:val="0"/>
              <w:rPr>
                <w:lang w:val="fi-FI" w:eastAsia="fi-FI"/>
              </w:rPr>
            </w:pPr>
            <w:r>
              <w:t>DC_41C_n79A</w:t>
            </w:r>
            <w:r>
              <w:rPr>
                <w:vertAlign w:val="superscript"/>
                <w:lang w:val="fi-FI" w:eastAsia="fi-FI"/>
              </w:rPr>
              <w:t>6,7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DC_41A_n79A</w:t>
            </w:r>
          </w:p>
          <w:p>
            <w:pPr>
              <w:pStyle w:val="63"/>
              <w:keepNext w:val="0"/>
              <w:rPr>
                <w:lang w:val="fi-FI" w:eastAsia="fi-FI"/>
              </w:rPr>
            </w:pP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</w:pPr>
            <w:r>
              <w:rPr>
                <w:lang w:val="fi-FI" w:eastAsia="fi-FI"/>
              </w:rPr>
              <w:t>DC_42A_n51A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</w:pPr>
            <w:r>
              <w:rPr>
                <w:lang w:val="fi-FI" w:eastAsia="fi-FI"/>
              </w:rPr>
              <w:t>DC_42A_n51A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</w:pPr>
            <w:r>
              <w:rPr>
                <w:lang w:val="fi-FI"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>DC_42A_n77A</w:t>
            </w:r>
            <w:r>
              <w:rPr>
                <w:vertAlign w:val="superscript"/>
                <w:lang w:val="en-US" w:eastAsia="fi-FI"/>
              </w:rPr>
              <w:t>3,4,9,11</w:t>
            </w:r>
          </w:p>
          <w:p>
            <w:pPr>
              <w:pStyle w:val="63"/>
              <w:keepNext w:val="0"/>
              <w:rPr>
                <w:vertAlign w:val="superscript"/>
                <w:lang w:val="en-US" w:eastAsia="fi-FI"/>
              </w:rPr>
            </w:pPr>
            <w:r>
              <w:rPr>
                <w:lang w:val="en-US" w:eastAsia="fi-FI"/>
              </w:rPr>
              <w:t>DC_42A_n77C</w:t>
            </w:r>
            <w:r>
              <w:rPr>
                <w:vertAlign w:val="superscript"/>
                <w:lang w:val="en-US" w:eastAsia="fi-FI"/>
              </w:rPr>
              <w:t>3,4,9,11</w:t>
            </w:r>
          </w:p>
          <w:p>
            <w:pPr>
              <w:pStyle w:val="63"/>
              <w:keepNext w:val="0"/>
              <w:rPr>
                <w:vertAlign w:val="superscript"/>
                <w:lang w:val="en-US" w:eastAsia="fi-FI"/>
              </w:rPr>
            </w:pPr>
            <w:r>
              <w:t>DC_42C_n77A</w:t>
            </w:r>
            <w:r>
              <w:rPr>
                <w:vertAlign w:val="superscript"/>
                <w:lang w:val="en-US" w:eastAsia="fi-FI"/>
              </w:rPr>
              <w:t>3,4,9,11</w:t>
            </w:r>
          </w:p>
          <w:p>
            <w:pPr>
              <w:pStyle w:val="63"/>
              <w:keepNext w:val="0"/>
              <w:rPr>
                <w:vertAlign w:val="superscript"/>
                <w:lang w:val="en-US" w:eastAsia="fi-FI"/>
              </w:rPr>
            </w:pPr>
            <w:r>
              <w:rPr>
                <w:lang w:eastAsia="zh-CN"/>
              </w:rPr>
              <w:t>DC_42C_n77C</w:t>
            </w:r>
            <w:r>
              <w:rPr>
                <w:vertAlign w:val="superscript"/>
                <w:lang w:val="en-US" w:eastAsia="fi-FI"/>
              </w:rPr>
              <w:t>3,4,9,11</w:t>
            </w:r>
          </w:p>
          <w:p>
            <w:pPr>
              <w:pStyle w:val="63"/>
              <w:keepNext w:val="0"/>
              <w:rPr>
                <w:vertAlign w:val="superscript"/>
                <w:lang w:val="en-US" w:eastAsia="fi-FI"/>
              </w:rPr>
            </w:pPr>
            <w:r>
              <w:rPr>
                <w:lang w:val="fi-FI" w:eastAsia="fi-FI"/>
              </w:rPr>
              <w:t>DC_42D_n77A</w:t>
            </w:r>
            <w:r>
              <w:rPr>
                <w:vertAlign w:val="superscript"/>
                <w:lang w:val="en-US" w:eastAsia="fi-FI"/>
              </w:rPr>
              <w:t>3,4,9,11</w:t>
            </w:r>
          </w:p>
          <w:p>
            <w:pPr>
              <w:pStyle w:val="63"/>
              <w:keepNext w:val="0"/>
              <w:rPr>
                <w:vertAlign w:val="superscript"/>
                <w:lang w:val="en-US" w:eastAsia="fi-FI"/>
              </w:rPr>
            </w:pPr>
            <w:r>
              <w:rPr>
                <w:lang w:val="fi-FI" w:eastAsia="fi-FI"/>
              </w:rPr>
              <w:t>DC_42D_n77C</w:t>
            </w:r>
          </w:p>
          <w:p>
            <w:pPr>
              <w:pStyle w:val="63"/>
              <w:keepNext w:val="0"/>
              <w:rPr>
                <w:vertAlign w:val="superscript"/>
                <w:lang w:val="en-US" w:eastAsia="fi-FI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42E_n77A</w:t>
            </w:r>
            <w:r>
              <w:rPr>
                <w:vertAlign w:val="superscript"/>
                <w:lang w:val="en-US" w:eastAsia="fi-FI"/>
              </w:rPr>
              <w:t>3,4,9,11</w:t>
            </w:r>
          </w:p>
          <w:p>
            <w:pPr>
              <w:pStyle w:val="63"/>
              <w:keepNext w:val="0"/>
              <w:rPr>
                <w:lang w:val="en-US" w:eastAsia="fi-FI"/>
              </w:rPr>
            </w:pPr>
            <w:r>
              <w:rPr>
                <w:lang w:val="fi-FI" w:eastAsia="fi-FI"/>
              </w:rPr>
              <w:t>DC_42E_n77C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N/A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>DC_42A_n78A</w:t>
            </w:r>
            <w:r>
              <w:rPr>
                <w:vertAlign w:val="superscript"/>
                <w:lang w:val="en-US" w:eastAsia="fi-FI"/>
              </w:rPr>
              <w:t>3,4,9,11</w:t>
            </w:r>
          </w:p>
          <w:p>
            <w:pPr>
              <w:pStyle w:val="63"/>
              <w:keepNext w:val="0"/>
              <w:rPr>
                <w:vertAlign w:val="superscript"/>
                <w:lang w:val="en-US" w:eastAsia="fi-FI"/>
              </w:rPr>
            </w:pPr>
            <w:r>
              <w:rPr>
                <w:lang w:val="en-US" w:eastAsia="fi-FI"/>
              </w:rPr>
              <w:t>DC_42A_n78C</w:t>
            </w:r>
            <w:r>
              <w:rPr>
                <w:vertAlign w:val="superscript"/>
                <w:lang w:val="en-US" w:eastAsia="fi-FI"/>
              </w:rPr>
              <w:t>3,4,9,11</w:t>
            </w:r>
          </w:p>
          <w:p>
            <w:pPr>
              <w:pStyle w:val="63"/>
              <w:keepNext w:val="0"/>
              <w:rPr>
                <w:vertAlign w:val="superscript"/>
                <w:lang w:val="en-US" w:eastAsia="fi-FI"/>
              </w:rPr>
            </w:pPr>
            <w:r>
              <w:t>DC_42C_n78A</w:t>
            </w:r>
            <w:r>
              <w:rPr>
                <w:vertAlign w:val="superscript"/>
                <w:lang w:val="en-US" w:eastAsia="fi-FI"/>
              </w:rPr>
              <w:t>3,4,9,11</w:t>
            </w:r>
          </w:p>
          <w:p>
            <w:pPr>
              <w:pStyle w:val="63"/>
              <w:keepNext w:val="0"/>
              <w:rPr>
                <w:vertAlign w:val="superscript"/>
                <w:lang w:val="en-US" w:eastAsia="fi-FI"/>
              </w:rPr>
            </w:pPr>
            <w:r>
              <w:rPr>
                <w:lang w:eastAsia="zh-CN"/>
              </w:rPr>
              <w:t>DC_42C_n78C</w:t>
            </w:r>
            <w:r>
              <w:rPr>
                <w:vertAlign w:val="superscript"/>
                <w:lang w:val="en-US" w:eastAsia="fi-FI"/>
              </w:rPr>
              <w:t>3,4,9,11</w:t>
            </w:r>
          </w:p>
          <w:p>
            <w:pPr>
              <w:pStyle w:val="63"/>
              <w:keepNext w:val="0"/>
              <w:rPr>
                <w:vertAlign w:val="superscript"/>
                <w:lang w:val="en-US" w:eastAsia="fi-FI"/>
              </w:rPr>
            </w:pPr>
            <w:r>
              <w:rPr>
                <w:lang w:val="fi-FI" w:eastAsia="fi-FI"/>
              </w:rPr>
              <w:t>DC_42D_n78A</w:t>
            </w:r>
            <w:r>
              <w:rPr>
                <w:vertAlign w:val="superscript"/>
                <w:lang w:val="en-US" w:eastAsia="fi-FI"/>
              </w:rPr>
              <w:t>3,4,9,11</w:t>
            </w:r>
          </w:p>
          <w:p>
            <w:pPr>
              <w:pStyle w:val="63"/>
              <w:keepNext w:val="0"/>
              <w:rPr>
                <w:vertAlign w:val="superscript"/>
                <w:lang w:val="en-US" w:eastAsia="fi-FI"/>
              </w:rPr>
            </w:pPr>
            <w:r>
              <w:rPr>
                <w:lang w:val="fi-FI" w:eastAsia="fi-FI"/>
              </w:rPr>
              <w:t>DC_42D_n78C</w:t>
            </w:r>
          </w:p>
          <w:p>
            <w:pPr>
              <w:pStyle w:val="63"/>
              <w:keepNext w:val="0"/>
              <w:rPr>
                <w:vertAlign w:val="superscript"/>
                <w:lang w:val="en-US" w:eastAsia="fi-FI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42E_n78A</w:t>
            </w:r>
            <w:r>
              <w:rPr>
                <w:vertAlign w:val="superscript"/>
                <w:lang w:val="en-US" w:eastAsia="fi-FI"/>
              </w:rPr>
              <w:t>3,4,9,11</w:t>
            </w:r>
          </w:p>
          <w:p>
            <w:pPr>
              <w:pStyle w:val="63"/>
              <w:keepNext w:val="0"/>
              <w:rPr>
                <w:lang w:val="en-US" w:eastAsia="fi-FI"/>
              </w:rPr>
            </w:pPr>
            <w:r>
              <w:rPr>
                <w:lang w:val="fi-FI" w:eastAsia="fi-FI"/>
              </w:rPr>
              <w:t>DC_42E_n78C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N/A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>DC_42A_n79A</w:t>
            </w:r>
            <w:r>
              <w:rPr>
                <w:vertAlign w:val="superscript"/>
                <w:lang w:val="en-US" w:eastAsia="fi-FI"/>
              </w:rPr>
              <w:t>9</w:t>
            </w:r>
          </w:p>
          <w:p>
            <w:pPr>
              <w:pStyle w:val="63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>DC_42A_n79C</w:t>
            </w:r>
            <w:r>
              <w:rPr>
                <w:vertAlign w:val="superscript"/>
                <w:lang w:val="en-US" w:eastAsia="fi-FI"/>
              </w:rPr>
              <w:t>9</w:t>
            </w:r>
          </w:p>
          <w:p>
            <w:pPr>
              <w:pStyle w:val="63"/>
              <w:keepNext w:val="0"/>
            </w:pPr>
            <w:r>
              <w:t>DC_42C_n79A</w:t>
            </w:r>
            <w:r>
              <w:rPr>
                <w:vertAlign w:val="superscript"/>
                <w:lang w:val="en-US" w:eastAsia="fi-FI"/>
              </w:rPr>
              <w:t>9</w:t>
            </w:r>
          </w:p>
          <w:p>
            <w:pPr>
              <w:pStyle w:val="63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DC_42C_n79C</w:t>
            </w:r>
            <w:r>
              <w:rPr>
                <w:vertAlign w:val="superscript"/>
                <w:lang w:val="en-US" w:eastAsia="fi-FI"/>
              </w:rPr>
              <w:t>9</w:t>
            </w:r>
          </w:p>
          <w:p>
            <w:pPr>
              <w:pStyle w:val="63"/>
              <w:keepNext w:val="0"/>
              <w:rPr>
                <w:vertAlign w:val="superscript"/>
                <w:lang w:val="en-US" w:eastAsia="fi-FI"/>
              </w:rPr>
            </w:pPr>
            <w:r>
              <w:rPr>
                <w:lang w:val="fi-FI" w:eastAsia="fi-FI"/>
              </w:rPr>
              <w:t>DC_42D_n79A</w:t>
            </w:r>
            <w:r>
              <w:rPr>
                <w:vertAlign w:val="superscript"/>
                <w:lang w:val="en-US" w:eastAsia="fi-FI"/>
              </w:rPr>
              <w:t>9</w:t>
            </w:r>
          </w:p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DC_42D_n79C</w:t>
            </w:r>
          </w:p>
          <w:p>
            <w:pPr>
              <w:pStyle w:val="63"/>
              <w:keepNext w:val="0"/>
              <w:rPr>
                <w:vertAlign w:val="superscript"/>
                <w:lang w:val="en-US" w:eastAsia="fi-FI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42E_n79A</w:t>
            </w:r>
            <w:r>
              <w:rPr>
                <w:vertAlign w:val="superscript"/>
                <w:lang w:val="en-US" w:eastAsia="fi-FI"/>
              </w:rPr>
              <w:t>9</w:t>
            </w:r>
          </w:p>
          <w:p>
            <w:pPr>
              <w:pStyle w:val="63"/>
              <w:keepNext w:val="0"/>
              <w:rPr>
                <w:lang w:val="en-US" w:eastAsia="fi-FI"/>
              </w:rPr>
            </w:pPr>
            <w:r>
              <w:rPr>
                <w:lang w:val="fi-FI" w:eastAsia="fi-FI"/>
              </w:rPr>
              <w:t>DC_42E_n79C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N/A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rFonts w:cs="Arial"/>
                <w:vertAlign w:val="superscript"/>
                <w:lang w:eastAsia="zh-CN"/>
              </w:rPr>
            </w:pPr>
            <w:r>
              <w:rPr>
                <w:rFonts w:hint="eastAsia"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46</w:t>
            </w:r>
            <w:r>
              <w:rPr>
                <w:rFonts w:cs="Arial"/>
                <w:lang w:val="sv-SE" w:eastAsia="zh-CN"/>
              </w:rPr>
              <w:t>A</w:t>
            </w:r>
            <w:r>
              <w:rPr>
                <w:rFonts w:cs="Arial"/>
                <w:lang w:eastAsia="zh-CN"/>
              </w:rPr>
              <w:t>_n78</w:t>
            </w:r>
            <w:r>
              <w:rPr>
                <w:rFonts w:cs="Arial"/>
                <w:lang w:eastAsia="ja-JP"/>
              </w:rPr>
              <w:t>A</w:t>
            </w:r>
            <w:r>
              <w:rPr>
                <w:rFonts w:cs="Arial"/>
                <w:vertAlign w:val="superscript"/>
                <w:lang w:eastAsia="zh-CN"/>
              </w:rPr>
              <w:t>2</w:t>
            </w:r>
          </w:p>
          <w:p>
            <w:pPr>
              <w:pStyle w:val="63"/>
              <w:keepNext w:val="0"/>
              <w:rPr>
                <w:rFonts w:cs="Arial"/>
                <w:vertAlign w:val="superscript"/>
                <w:lang w:eastAsia="zh-CN"/>
              </w:rPr>
            </w:pPr>
            <w:r>
              <w:rPr>
                <w:rFonts w:hint="eastAsia"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46</w:t>
            </w:r>
            <w:r>
              <w:rPr>
                <w:rFonts w:cs="Arial"/>
                <w:lang w:val="sv-SE" w:eastAsia="zh-CN"/>
              </w:rPr>
              <w:t>C</w:t>
            </w:r>
            <w:r>
              <w:rPr>
                <w:rFonts w:cs="Arial"/>
                <w:lang w:eastAsia="zh-CN"/>
              </w:rPr>
              <w:t>_n78</w:t>
            </w:r>
            <w:r>
              <w:rPr>
                <w:rFonts w:cs="Arial"/>
                <w:lang w:eastAsia="ja-JP"/>
              </w:rPr>
              <w:t>A</w:t>
            </w:r>
            <w:r>
              <w:rPr>
                <w:rFonts w:cs="Arial"/>
                <w:vertAlign w:val="superscript"/>
                <w:lang w:eastAsia="zh-CN"/>
              </w:rPr>
              <w:t>2</w:t>
            </w:r>
          </w:p>
          <w:p>
            <w:pPr>
              <w:pStyle w:val="63"/>
              <w:keepNext w:val="0"/>
              <w:rPr>
                <w:rFonts w:cs="Arial"/>
                <w:vertAlign w:val="superscript"/>
                <w:lang w:eastAsia="zh-CN"/>
              </w:rPr>
            </w:pPr>
            <w:r>
              <w:rPr>
                <w:rFonts w:hint="eastAsia"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46</w:t>
            </w:r>
            <w:r>
              <w:rPr>
                <w:rFonts w:cs="Arial"/>
                <w:lang w:val="sv-SE" w:eastAsia="zh-CN"/>
              </w:rPr>
              <w:t>D</w:t>
            </w:r>
            <w:r>
              <w:rPr>
                <w:rFonts w:cs="Arial"/>
                <w:lang w:eastAsia="zh-CN"/>
              </w:rPr>
              <w:t>_n78</w:t>
            </w:r>
            <w:r>
              <w:rPr>
                <w:rFonts w:cs="Arial"/>
                <w:lang w:eastAsia="ja-JP"/>
              </w:rPr>
              <w:t>A</w:t>
            </w:r>
            <w:r>
              <w:rPr>
                <w:rFonts w:cs="Arial"/>
                <w:vertAlign w:val="superscript"/>
                <w:lang w:eastAsia="zh-CN"/>
              </w:rPr>
              <w:t>2</w:t>
            </w:r>
          </w:p>
          <w:p>
            <w:pPr>
              <w:pStyle w:val="63"/>
              <w:keepNext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46E_n78</w:t>
            </w:r>
            <w:r>
              <w:rPr>
                <w:rFonts w:cs="Arial"/>
                <w:lang w:eastAsia="ja-JP"/>
              </w:rPr>
              <w:t>A</w:t>
            </w:r>
            <w:r>
              <w:rPr>
                <w:rFonts w:cs="Arial"/>
                <w:vertAlign w:val="superscript"/>
                <w:lang w:eastAsia="zh-CN"/>
              </w:rPr>
              <w:t>2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rFonts w:hint="eastAsia"/>
                <w:lang w:val="fi-FI" w:eastAsia="zh-CN"/>
              </w:rPr>
              <w:t>N/A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rFonts w:cs="Arial"/>
                <w:lang w:eastAsia="ja-JP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 w:eastAsia="zh-CN"/>
              </w:rPr>
              <w:t>66A_n2A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zh-CN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 w:eastAsia="zh-CN"/>
              </w:rPr>
              <w:t>66A_n2A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DC_66A_n5A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eastAsia="ja-JP"/>
              </w:rPr>
              <w:t>DC_66A_n5A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eastAsia="ja-JP"/>
              </w:rPr>
              <w:t>DC_66_n5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rPr>
                <w:lang w:val="fi-FI" w:eastAsia="fi-FI"/>
              </w:rPr>
            </w:pPr>
            <w:r>
              <w:rPr>
                <w:lang w:val="fi-FI" w:eastAsia="fi-FI"/>
              </w:rPr>
              <w:t>DC_66A-66A_n5A</w:t>
            </w:r>
          </w:p>
          <w:p>
            <w:pPr>
              <w:pStyle w:val="63"/>
              <w:keepNext w:val="0"/>
              <w:rPr>
                <w:lang w:eastAsia="ja-JP"/>
              </w:rPr>
            </w:pPr>
            <w:r>
              <w:rPr>
                <w:lang w:val="fi-FI" w:eastAsia="fi-FI"/>
              </w:rPr>
              <w:t>DC_66A-66A-66A_n5A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eastAsia="ja-JP"/>
              </w:rPr>
            </w:pPr>
            <w:r>
              <w:rPr>
                <w:lang w:val="fi-FI" w:eastAsia="fi-FI"/>
              </w:rPr>
              <w:t>DC_66A_n5A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eastAsia="ja-JP"/>
              </w:rPr>
            </w:pPr>
            <w:r>
              <w:rPr>
                <w:lang w:val="fi-FI" w:eastAsia="fi-FI"/>
              </w:rPr>
              <w:t>DC_66A_n25A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eastAsia="ja-JP"/>
              </w:rPr>
            </w:pPr>
            <w:r>
              <w:rPr>
                <w:lang w:val="fi-FI" w:eastAsia="fi-FI"/>
              </w:rPr>
              <w:t>DC_66A_n25A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DC_66A_n41A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val="fi-FI" w:eastAsia="fi-FI"/>
              </w:rPr>
              <w:t>DC_66A_n41A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DC_</w:t>
            </w:r>
            <w:r>
              <w:rPr>
                <w:lang w:eastAsia="ja-JP"/>
              </w:rPr>
              <w:t>66A_n71A</w:t>
            </w:r>
          </w:p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highlight w:val="none"/>
                <w:lang w:eastAsia="ja-JP"/>
              </w:rPr>
              <w:t>DC_66A_n71B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eastAsia="ja-JP"/>
              </w:rPr>
              <w:t>DC_66A_n71A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val="fi-FI" w:eastAsia="fi-FI"/>
              </w:rPr>
            </w:pPr>
            <w:r>
              <w:rPr>
                <w:lang w:eastAsia="ja-JP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rPr>
                <w:lang w:eastAsia="ja-JP"/>
              </w:rPr>
            </w:pPr>
            <w:r>
              <w:rPr>
                <w:lang w:eastAsia="zh-CN"/>
              </w:rPr>
              <w:t>DC_66C_n71A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eastAsia="ja-JP"/>
              </w:rPr>
            </w:pPr>
            <w:r>
              <w:rPr>
                <w:lang w:eastAsia="zh-CN"/>
              </w:rPr>
              <w:t>DC_66A_n71A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DC_66A_n78A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DC_66A_n78A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DC_66A-66A_n78A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DC_66A_n78A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eastAsia="ja-JP"/>
              </w:rPr>
            </w:pPr>
            <w:r>
              <w:rPr>
                <w:lang w:val="fi-FI" w:eastAsia="fi-FI"/>
              </w:rPr>
              <w:t>DC_71A_n5A</w:t>
            </w:r>
          </w:p>
        </w:tc>
        <w:tc>
          <w:tcPr>
            <w:tcW w:w="2280" w:type="dxa"/>
            <w:vAlign w:val="center"/>
          </w:tcPr>
          <w:p>
            <w:pPr>
              <w:pStyle w:val="63"/>
              <w:keepNext w:val="0"/>
              <w:rPr>
                <w:lang w:eastAsia="ja-JP"/>
              </w:rPr>
            </w:pPr>
            <w:r>
              <w:rPr>
                <w:lang w:val="fi-FI" w:eastAsia="fi-FI"/>
              </w:rPr>
              <w:t>DC_71A_n5A</w:t>
            </w:r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63"/>
              <w:keepNext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7555" w:type="dxa"/>
            <w:gridSpan w:val="3"/>
            <w:shd w:val="clear" w:color="auto" w:fill="auto"/>
            <w:vAlign w:val="center"/>
          </w:tcPr>
          <w:p>
            <w:pPr>
              <w:pStyle w:val="67"/>
              <w:keepNext w:val="0"/>
            </w:pPr>
            <w:r>
              <w:t>NOTE 1:</w:t>
            </w:r>
            <w:r>
              <w:tab/>
            </w:r>
            <w:r>
              <w:t>Uplink CA configurations are the configurations supported by the present release of specifications.</w:t>
            </w:r>
          </w:p>
          <w:p>
            <w:pPr>
              <w:pStyle w:val="67"/>
              <w:keepNext w:val="0"/>
            </w:pPr>
            <w:r>
              <w:t>NOTE 2:</w:t>
            </w:r>
            <w:r>
              <w:tab/>
            </w:r>
            <w:r>
              <w:t>Restricted to E-UTRA operation when inter-band carrier aggregation is configured. The downlink operating band for Band 46 is paired with the uplink operating band (external E-UTRA band) of the carrier aggregation configuration that is supporting the configured Pcell.</w:t>
            </w:r>
          </w:p>
          <w:p>
            <w:pPr>
              <w:pStyle w:val="67"/>
              <w:keepNext w:val="0"/>
            </w:pPr>
            <w:r>
              <w:t xml:space="preserve">NOTE 3: </w:t>
            </w:r>
            <w:r>
              <w:tab/>
            </w:r>
            <w:r>
              <w:t>The minimum requirements apply only when there is non-simultaneous Tx/Rx operation between E-UTRA and NR carriers. This restriction applies also for these carriers when applicable EN-DC cong\figuration is part of a higher order EN-DC configuration.</w:t>
            </w:r>
          </w:p>
          <w:p>
            <w:pPr>
              <w:pStyle w:val="67"/>
              <w:keepNext w:val="0"/>
            </w:pPr>
            <w:r>
              <w:t xml:space="preserve">NOTE 4: </w:t>
            </w:r>
            <w:r>
              <w:tab/>
            </w:r>
            <w:r>
              <w:t>The minimum requirements for intra-band contiguous or non-contiguous EN-DC apply. The intra-band requirements also apply for these carriers when applicable EN-DC configuration is a subset of a higher order EN-DC configuration.</w:t>
            </w:r>
          </w:p>
          <w:p>
            <w:pPr>
              <w:pStyle w:val="67"/>
              <w:keepNext w:val="0"/>
            </w:pPr>
            <w:r>
              <w:t>NOTE 5:</w:t>
            </w:r>
            <w:r>
              <w:tab/>
            </w:r>
            <w:r>
              <w:t>The frequency range above 3600 MHz for Band n78 is not used in this combination.</w:t>
            </w:r>
          </w:p>
          <w:p>
            <w:pPr>
              <w:pStyle w:val="67"/>
              <w:keepNext w:val="0"/>
            </w:pPr>
            <w:r>
              <w:t>NOTE 6:</w:t>
            </w:r>
            <w:r>
              <w:tab/>
            </w:r>
            <w:r>
              <w:t>The frequency range below 2506 MHz for Band 41 is not used in this combination.</w:t>
            </w:r>
          </w:p>
          <w:p>
            <w:pPr>
              <w:pStyle w:val="67"/>
              <w:keepNext w:val="0"/>
            </w:pPr>
            <w:r>
              <w:t>NOTE 7:</w:t>
            </w:r>
            <w:r>
              <w:tab/>
            </w:r>
            <w:r>
              <w:t>Applicable for UE supporting inter-band EN-DC with mandatory simultaneous Rx/Tx capability.</w:t>
            </w:r>
          </w:p>
          <w:p>
            <w:pPr>
              <w:pStyle w:val="67"/>
              <w:keepNext w:val="0"/>
            </w:pPr>
            <w:r>
              <w:t>NOTE 8:</w:t>
            </w:r>
            <w:r>
              <w:tab/>
            </w:r>
            <w:r>
              <w:t>The frequency range in band n28 is restricted for this band combination to 703 - 733 MHz for the UL and 758-788 MHz for the DL.</w:t>
            </w:r>
          </w:p>
          <w:p>
            <w:pPr>
              <w:pStyle w:val="67"/>
              <w:keepNext w:val="0"/>
            </w:pPr>
            <w:r>
              <w:t>NOTE 9:</w:t>
            </w:r>
            <w:r>
              <w:tab/>
            </w:r>
            <w:r>
              <w:t>The combination is not used alone as fall back mode of other band combinations in which UL in Band 42 is not used.</w:t>
            </w:r>
          </w:p>
          <w:p>
            <w:pPr>
              <w:pStyle w:val="67"/>
              <w:keepNext w:val="0"/>
            </w:pPr>
            <w:r>
              <w:t>NOTE 10:</w:t>
            </w:r>
            <w:r>
              <w:tab/>
            </w:r>
            <w:r>
              <w:t>The maximum power spectral density imbalance between downlink carriers is within [6] dB. The power spectral density imbalance condition also applies for these carriers when applicable EN-DC configuration is a subset of a higher order EN-DC configuration.</w:t>
            </w:r>
          </w:p>
          <w:p>
            <w:pPr>
              <w:pStyle w:val="67"/>
              <w:keepNext w:val="0"/>
              <w:rPr>
                <w:ins w:id="20" w:author="ZTE" w:date="2019-08-06T15:33:48Z"/>
                <w:rStyle w:val="102"/>
              </w:rPr>
            </w:pPr>
            <w:r>
              <w:rPr>
                <w:rStyle w:val="102"/>
              </w:rPr>
              <w:t>NOTE 11: The minimum requirements for inter-band EN-DC apply when the maximum power spectral density imbalance between downlink carriers is within [6] dB. The power spectral density imbalance condition also applies for these carriers when applicable EN-DC configuration is a subset of a higher order EN-DC configuration.</w:t>
            </w:r>
          </w:p>
          <w:p>
            <w:pPr>
              <w:pStyle w:val="67"/>
              <w:keepNext w:val="0"/>
              <w:rPr>
                <w:ins w:id="21" w:author="ZTE" w:date="2019-08-06T15:35:14Z"/>
                <w:rStyle w:val="102"/>
                <w:rFonts w:hint="eastAsia" w:eastAsia="宋体"/>
                <w:lang w:val="en-US" w:eastAsia="zh-CN"/>
              </w:rPr>
            </w:pPr>
            <w:ins w:id="22" w:author="ZTE" w:date="2019-08-06T15:35:14Z">
              <w:r>
                <w:rPr>
                  <w:rStyle w:val="102"/>
                </w:rPr>
                <w:t>NOTE 1</w:t>
              </w:r>
            </w:ins>
            <w:ins w:id="23" w:author="ZTE" w:date="2019-08-06T15:36:31Z">
              <w:r>
                <w:rPr>
                  <w:rStyle w:val="102"/>
                  <w:rFonts w:hint="eastAsia"/>
                  <w:lang w:val="en-US" w:eastAsia="zh-CN"/>
                </w:rPr>
                <w:t>2</w:t>
              </w:r>
            </w:ins>
            <w:ins w:id="24" w:author="ZTE" w:date="2019-08-06T15:35:14Z">
              <w:r>
                <w:rPr>
                  <w:rStyle w:val="102"/>
                </w:rPr>
                <w:t xml:space="preserve">: </w:t>
              </w:r>
            </w:ins>
            <w:ins w:id="25" w:author="ZTE" w:date="2019-08-06T15:36:08Z">
              <w:r>
                <w:rPr>
                  <w:rFonts w:hint="default" w:ascii="Arial" w:hAnsi="Arial" w:cs="Arial"/>
                  <w:color w:val="auto"/>
                  <w:sz w:val="18"/>
                  <w:szCs w:val="18"/>
                  <w:lang w:val="en-US" w:eastAsia="ko-KR"/>
                  <w:rPrChange w:id="26" w:author="ZTE" w:date="2019-04-01T10:35:00Z">
                    <w:rPr>
                      <w:rFonts w:hint="eastAsia" w:ascii="Arial" w:hAnsi="Arial"/>
                      <w:sz w:val="18"/>
                      <w:lang w:val="en-US" w:eastAsia="zh-CN"/>
                    </w:rPr>
                  </w:rPrChange>
                </w:rPr>
                <w:t>Applicable for</w:t>
              </w:r>
            </w:ins>
            <w:ins w:id="27" w:author="ZTE" w:date="2019-08-06T15:36:08Z">
              <w:r>
                <w:rPr>
                  <w:rFonts w:cs="Arial"/>
                  <w:color w:val="auto"/>
                  <w:szCs w:val="18"/>
                  <w:lang w:eastAsia="ko-KR"/>
                  <w:rPrChange w:id="28" w:author="ZTE" w:date="2019-04-01T10:35:00Z">
                    <w:rPr>
                      <w:color w:val="auto"/>
                    </w:rPr>
                  </w:rPrChange>
                </w:rPr>
                <w:t xml:space="preserve"> frequency range </w:t>
              </w:r>
            </w:ins>
            <w:ins w:id="29" w:author="ZTE" w:date="2019-08-06T15:36:08Z">
              <w:r>
                <w:rPr>
                  <w:rFonts w:hint="default" w:cs="Arial"/>
                  <w:color w:val="auto"/>
                  <w:szCs w:val="18"/>
                  <w:lang w:val="en-US" w:eastAsia="ko-KR"/>
                  <w:rPrChange w:id="30" w:author="ZTE" w:date="2019-04-01T10:35:00Z">
                    <w:rPr>
                      <w:rFonts w:hint="eastAsia"/>
                      <w:color w:val="auto"/>
                      <w:lang w:val="en-US" w:eastAsia="zh-CN"/>
                    </w:rPr>
                  </w:rPrChange>
                </w:rPr>
                <w:t>above 4800</w:t>
              </w:r>
            </w:ins>
            <w:ins w:id="31" w:author="ZTE" w:date="2019-08-06T15:36:08Z">
              <w:r>
                <w:rPr>
                  <w:rFonts w:cs="Arial"/>
                  <w:color w:val="auto"/>
                  <w:szCs w:val="18"/>
                  <w:lang w:eastAsia="ko-KR"/>
                  <w:rPrChange w:id="32" w:author="ZTE" w:date="2019-04-01T10:35:00Z">
                    <w:rPr>
                      <w:color w:val="auto"/>
                    </w:rPr>
                  </w:rPrChange>
                </w:rPr>
                <w:t xml:space="preserve"> MHz for Band n7</w:t>
              </w:r>
            </w:ins>
            <w:ins w:id="33" w:author="ZTE" w:date="2019-08-06T15:36:08Z">
              <w:r>
                <w:rPr>
                  <w:rFonts w:hint="default" w:cs="Arial"/>
                  <w:color w:val="auto"/>
                  <w:szCs w:val="18"/>
                  <w:lang w:val="en-US" w:eastAsia="ko-KR"/>
                  <w:rPrChange w:id="34" w:author="ZTE" w:date="2019-04-01T10:35:00Z">
                    <w:rPr>
                      <w:rFonts w:hint="eastAsia"/>
                      <w:color w:val="auto"/>
                      <w:lang w:val="en-US" w:eastAsia="zh-CN"/>
                    </w:rPr>
                  </w:rPrChange>
                </w:rPr>
                <w:t>9</w:t>
              </w:r>
            </w:ins>
            <w:ins w:id="35" w:author="ZTE" w:date="2019-08-06T15:36:08Z">
              <w:r>
                <w:rPr>
                  <w:rFonts w:cs="Arial"/>
                  <w:color w:val="auto"/>
                  <w:szCs w:val="18"/>
                  <w:lang w:eastAsia="ko-KR"/>
                  <w:rPrChange w:id="36" w:author="ZTE" w:date="2019-04-01T10:35:00Z">
                    <w:rPr>
                      <w:color w:val="auto"/>
                    </w:rPr>
                  </w:rPrChange>
                </w:rPr>
                <w:t xml:space="preserve"> in this combination</w:t>
              </w:r>
            </w:ins>
            <w:ins w:id="37" w:author="ZTE" w:date="2019-08-06T15:36:27Z">
              <w:r>
                <w:rPr>
                  <w:rFonts w:hint="eastAsia" w:ascii="Arial" w:hAnsi="Arial" w:cs="Arial"/>
                  <w:color w:val="auto"/>
                  <w:szCs w:val="18"/>
                  <w:lang w:val="en-US" w:eastAsia="zh-CN"/>
                </w:rPr>
                <w:t>.</w:t>
              </w:r>
            </w:ins>
          </w:p>
          <w:p>
            <w:pPr>
              <w:pStyle w:val="67"/>
              <w:keepNext w:val="0"/>
              <w:ind w:left="0" w:firstLine="0"/>
              <w:rPr>
                <w:rStyle w:val="102"/>
              </w:rPr>
              <w:pPrChange w:id="38" w:author="ZTE" w:date="2019-08-06T15:35:20Z">
                <w:pPr>
                  <w:pStyle w:val="67"/>
                  <w:keepNext w:val="0"/>
                </w:pPr>
              </w:pPrChange>
            </w:pPr>
          </w:p>
        </w:tc>
      </w:tr>
    </w:tbl>
    <w:p/>
    <w:p>
      <w:pPr>
        <w:pStyle w:val="5"/>
      </w:pPr>
      <w:bookmarkStart w:id="7" w:name="_Toc5268495"/>
      <w:r>
        <w:t>5.5B.4.2</w:t>
      </w:r>
      <w:r>
        <w:tab/>
      </w:r>
      <w:r>
        <w:t>Inter-band EN-DC configurations within FR1 (three bands)</w:t>
      </w:r>
      <w:bookmarkEnd w:id="7"/>
    </w:p>
    <w:p>
      <w:pPr>
        <w:rPr>
          <w:rFonts w:eastAsia="??"/>
          <w:color w:val="FF0000"/>
          <w:szCs w:val="32"/>
        </w:rPr>
      </w:pPr>
    </w:p>
    <w:bookmarkEnd w:id="3"/>
    <w:p>
      <w:pPr>
        <w:pStyle w:val="3"/>
        <w:rPr>
          <w:rFonts w:eastAsia="??"/>
          <w:color w:val="FF0000"/>
          <w:szCs w:val="32"/>
        </w:rPr>
      </w:pPr>
      <w:bookmarkStart w:id="8" w:name="OLE_LINK4"/>
      <w:r>
        <w:rPr>
          <w:rFonts w:eastAsia="??"/>
          <w:color w:val="FF0000"/>
          <w:szCs w:val="32"/>
        </w:rPr>
        <w:t>&lt;&lt;</w:t>
      </w:r>
      <w:r>
        <w:rPr>
          <w:rFonts w:hint="eastAsia" w:eastAsia="宋体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</w:p>
    <w:bookmarkEnd w:id="8"/>
    <w:p>
      <w:pPr>
        <w:pStyle w:val="66"/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DDD56DF"/>
    <w:multiLevelType w:val="singleLevel"/>
    <w:tmpl w:val="BDDD56D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30C4"/>
    <w:rsid w:val="00E469F0"/>
    <w:rsid w:val="00E47C93"/>
    <w:rsid w:val="00E5507B"/>
    <w:rsid w:val="00E61B14"/>
    <w:rsid w:val="00E710A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B6386"/>
    <w:rsid w:val="00FC3AB3"/>
    <w:rsid w:val="00FC69EE"/>
    <w:rsid w:val="00FD1D43"/>
    <w:rsid w:val="00FE0ACB"/>
    <w:rsid w:val="00FF0B13"/>
    <w:rsid w:val="0116565B"/>
    <w:rsid w:val="01334A93"/>
    <w:rsid w:val="013B6B94"/>
    <w:rsid w:val="01553A50"/>
    <w:rsid w:val="017B3DC2"/>
    <w:rsid w:val="017C38F4"/>
    <w:rsid w:val="018E1FFD"/>
    <w:rsid w:val="01952AED"/>
    <w:rsid w:val="01B37CCA"/>
    <w:rsid w:val="01CC2AE1"/>
    <w:rsid w:val="01EB7E85"/>
    <w:rsid w:val="02190CE0"/>
    <w:rsid w:val="02287A03"/>
    <w:rsid w:val="025A1B0F"/>
    <w:rsid w:val="0260233F"/>
    <w:rsid w:val="02651099"/>
    <w:rsid w:val="02697E14"/>
    <w:rsid w:val="027A4D5F"/>
    <w:rsid w:val="028E2A53"/>
    <w:rsid w:val="02925533"/>
    <w:rsid w:val="02A80F00"/>
    <w:rsid w:val="02AB5A5C"/>
    <w:rsid w:val="02B3177F"/>
    <w:rsid w:val="02B95D01"/>
    <w:rsid w:val="02CC1E23"/>
    <w:rsid w:val="02E03771"/>
    <w:rsid w:val="02E76FC8"/>
    <w:rsid w:val="02E95A3F"/>
    <w:rsid w:val="031B5733"/>
    <w:rsid w:val="032A1991"/>
    <w:rsid w:val="032F1769"/>
    <w:rsid w:val="033B7B64"/>
    <w:rsid w:val="03566FB9"/>
    <w:rsid w:val="03574A5E"/>
    <w:rsid w:val="036938E2"/>
    <w:rsid w:val="037B5FC4"/>
    <w:rsid w:val="039F5B47"/>
    <w:rsid w:val="04104C39"/>
    <w:rsid w:val="042B78E5"/>
    <w:rsid w:val="044C2B86"/>
    <w:rsid w:val="04AD2CEE"/>
    <w:rsid w:val="04B02FC5"/>
    <w:rsid w:val="04E761E8"/>
    <w:rsid w:val="04EA0513"/>
    <w:rsid w:val="04F272C4"/>
    <w:rsid w:val="05045453"/>
    <w:rsid w:val="05086C6C"/>
    <w:rsid w:val="051C4644"/>
    <w:rsid w:val="052D37B5"/>
    <w:rsid w:val="052E3ABF"/>
    <w:rsid w:val="053F0838"/>
    <w:rsid w:val="05527ABF"/>
    <w:rsid w:val="05874BB9"/>
    <w:rsid w:val="058768C8"/>
    <w:rsid w:val="058B68E9"/>
    <w:rsid w:val="05A344ED"/>
    <w:rsid w:val="05C1477A"/>
    <w:rsid w:val="05D0364B"/>
    <w:rsid w:val="06011015"/>
    <w:rsid w:val="060D4363"/>
    <w:rsid w:val="06224E92"/>
    <w:rsid w:val="064C3314"/>
    <w:rsid w:val="065844A5"/>
    <w:rsid w:val="065855DE"/>
    <w:rsid w:val="06641D21"/>
    <w:rsid w:val="068D4DF3"/>
    <w:rsid w:val="069474D3"/>
    <w:rsid w:val="06977381"/>
    <w:rsid w:val="06B0564D"/>
    <w:rsid w:val="06CD76B4"/>
    <w:rsid w:val="06E00CBF"/>
    <w:rsid w:val="06F14FBF"/>
    <w:rsid w:val="074F62E3"/>
    <w:rsid w:val="076F30EC"/>
    <w:rsid w:val="077112B8"/>
    <w:rsid w:val="079C6727"/>
    <w:rsid w:val="07A35042"/>
    <w:rsid w:val="07B27835"/>
    <w:rsid w:val="07ED612A"/>
    <w:rsid w:val="08087C44"/>
    <w:rsid w:val="080B795A"/>
    <w:rsid w:val="083077A9"/>
    <w:rsid w:val="083B4EB1"/>
    <w:rsid w:val="08476EB2"/>
    <w:rsid w:val="084B7A54"/>
    <w:rsid w:val="08526E8C"/>
    <w:rsid w:val="085E7FDF"/>
    <w:rsid w:val="0865285F"/>
    <w:rsid w:val="086C2731"/>
    <w:rsid w:val="088272C5"/>
    <w:rsid w:val="0888709F"/>
    <w:rsid w:val="08984621"/>
    <w:rsid w:val="08B903AB"/>
    <w:rsid w:val="08BC059F"/>
    <w:rsid w:val="08D0241B"/>
    <w:rsid w:val="08E75D77"/>
    <w:rsid w:val="09110AA6"/>
    <w:rsid w:val="09135B05"/>
    <w:rsid w:val="091938ED"/>
    <w:rsid w:val="092E56FE"/>
    <w:rsid w:val="0953232D"/>
    <w:rsid w:val="09602750"/>
    <w:rsid w:val="096F23FD"/>
    <w:rsid w:val="09A239C2"/>
    <w:rsid w:val="09A57CE7"/>
    <w:rsid w:val="09A8447B"/>
    <w:rsid w:val="09B32048"/>
    <w:rsid w:val="09BC7EF0"/>
    <w:rsid w:val="09C646FF"/>
    <w:rsid w:val="09CF6E13"/>
    <w:rsid w:val="09D275F6"/>
    <w:rsid w:val="09F53A0C"/>
    <w:rsid w:val="0A02630B"/>
    <w:rsid w:val="0A163BD7"/>
    <w:rsid w:val="0A2E6E3C"/>
    <w:rsid w:val="0A704741"/>
    <w:rsid w:val="0AA00656"/>
    <w:rsid w:val="0AB8494C"/>
    <w:rsid w:val="0ACB6618"/>
    <w:rsid w:val="0AD67FCB"/>
    <w:rsid w:val="0AD84C2E"/>
    <w:rsid w:val="0AE20046"/>
    <w:rsid w:val="0AE55966"/>
    <w:rsid w:val="0B27610C"/>
    <w:rsid w:val="0B36212C"/>
    <w:rsid w:val="0B3E7C8F"/>
    <w:rsid w:val="0B5243EE"/>
    <w:rsid w:val="0B584D4F"/>
    <w:rsid w:val="0B6709D2"/>
    <w:rsid w:val="0B6C1FBB"/>
    <w:rsid w:val="0B8E67B9"/>
    <w:rsid w:val="0BCF123A"/>
    <w:rsid w:val="0BDD15AF"/>
    <w:rsid w:val="0BEA1294"/>
    <w:rsid w:val="0C044832"/>
    <w:rsid w:val="0C0B6860"/>
    <w:rsid w:val="0C563DC7"/>
    <w:rsid w:val="0C6A7F83"/>
    <w:rsid w:val="0CA3032E"/>
    <w:rsid w:val="0CD4257F"/>
    <w:rsid w:val="0CE45C2D"/>
    <w:rsid w:val="0CEB3C8E"/>
    <w:rsid w:val="0CF67366"/>
    <w:rsid w:val="0D00572A"/>
    <w:rsid w:val="0D1D48CA"/>
    <w:rsid w:val="0D207F55"/>
    <w:rsid w:val="0D22397A"/>
    <w:rsid w:val="0D4E345E"/>
    <w:rsid w:val="0D4F268F"/>
    <w:rsid w:val="0D671775"/>
    <w:rsid w:val="0D6A7E62"/>
    <w:rsid w:val="0D80793A"/>
    <w:rsid w:val="0D833349"/>
    <w:rsid w:val="0D8A69B4"/>
    <w:rsid w:val="0DA05B46"/>
    <w:rsid w:val="0DB5288E"/>
    <w:rsid w:val="0DC9662C"/>
    <w:rsid w:val="0DCC6DCE"/>
    <w:rsid w:val="0DED2D4F"/>
    <w:rsid w:val="0DF16E15"/>
    <w:rsid w:val="0E397B16"/>
    <w:rsid w:val="0E476CD5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D900DD"/>
    <w:rsid w:val="0EEA4768"/>
    <w:rsid w:val="0F0543FF"/>
    <w:rsid w:val="0F181F65"/>
    <w:rsid w:val="0F335929"/>
    <w:rsid w:val="0F3F579F"/>
    <w:rsid w:val="0F5149FF"/>
    <w:rsid w:val="0F633885"/>
    <w:rsid w:val="0F8275F5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AE3CBE"/>
    <w:rsid w:val="10B22ED0"/>
    <w:rsid w:val="10B26C94"/>
    <w:rsid w:val="10B873A1"/>
    <w:rsid w:val="10CE6072"/>
    <w:rsid w:val="10E73B12"/>
    <w:rsid w:val="110A6E79"/>
    <w:rsid w:val="11411292"/>
    <w:rsid w:val="114178FA"/>
    <w:rsid w:val="114E7F96"/>
    <w:rsid w:val="114F4150"/>
    <w:rsid w:val="117253A5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75B0"/>
    <w:rsid w:val="12B718BE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52342A"/>
    <w:rsid w:val="13672085"/>
    <w:rsid w:val="136D48E4"/>
    <w:rsid w:val="137F6B4E"/>
    <w:rsid w:val="138F1663"/>
    <w:rsid w:val="13B019BC"/>
    <w:rsid w:val="13D75B91"/>
    <w:rsid w:val="13D77378"/>
    <w:rsid w:val="13EF5EB8"/>
    <w:rsid w:val="1424786D"/>
    <w:rsid w:val="143D63FC"/>
    <w:rsid w:val="144132F0"/>
    <w:rsid w:val="14613AF2"/>
    <w:rsid w:val="14623212"/>
    <w:rsid w:val="14670A1F"/>
    <w:rsid w:val="149026C2"/>
    <w:rsid w:val="14B52236"/>
    <w:rsid w:val="14EE632A"/>
    <w:rsid w:val="1502718D"/>
    <w:rsid w:val="151A0A3F"/>
    <w:rsid w:val="15320C6A"/>
    <w:rsid w:val="153D75FE"/>
    <w:rsid w:val="15411B3C"/>
    <w:rsid w:val="1541323C"/>
    <w:rsid w:val="15554E8C"/>
    <w:rsid w:val="155558D3"/>
    <w:rsid w:val="155E5AF7"/>
    <w:rsid w:val="15611032"/>
    <w:rsid w:val="15643EDB"/>
    <w:rsid w:val="15A523C6"/>
    <w:rsid w:val="15C00BEF"/>
    <w:rsid w:val="15C438F1"/>
    <w:rsid w:val="15F3547F"/>
    <w:rsid w:val="15F5490A"/>
    <w:rsid w:val="16004F96"/>
    <w:rsid w:val="1631493C"/>
    <w:rsid w:val="163813FD"/>
    <w:rsid w:val="16671C75"/>
    <w:rsid w:val="16676BB8"/>
    <w:rsid w:val="166A5A13"/>
    <w:rsid w:val="16782B9D"/>
    <w:rsid w:val="167B6DE1"/>
    <w:rsid w:val="16902EF3"/>
    <w:rsid w:val="16930900"/>
    <w:rsid w:val="16A94DAA"/>
    <w:rsid w:val="16EE7C46"/>
    <w:rsid w:val="16EF250C"/>
    <w:rsid w:val="16F0440C"/>
    <w:rsid w:val="172216AC"/>
    <w:rsid w:val="1744604A"/>
    <w:rsid w:val="176577A9"/>
    <w:rsid w:val="1776002F"/>
    <w:rsid w:val="179154C2"/>
    <w:rsid w:val="17AB061D"/>
    <w:rsid w:val="17B040DF"/>
    <w:rsid w:val="17BE084D"/>
    <w:rsid w:val="17C932CB"/>
    <w:rsid w:val="17EB70E5"/>
    <w:rsid w:val="17EF73D1"/>
    <w:rsid w:val="1806706F"/>
    <w:rsid w:val="180E40E0"/>
    <w:rsid w:val="180F7B59"/>
    <w:rsid w:val="18286E0A"/>
    <w:rsid w:val="18623896"/>
    <w:rsid w:val="1867354D"/>
    <w:rsid w:val="18696320"/>
    <w:rsid w:val="18924459"/>
    <w:rsid w:val="18950623"/>
    <w:rsid w:val="189858B1"/>
    <w:rsid w:val="18C637F7"/>
    <w:rsid w:val="19023A9A"/>
    <w:rsid w:val="190C2D3B"/>
    <w:rsid w:val="191149A4"/>
    <w:rsid w:val="19173E8D"/>
    <w:rsid w:val="195726D7"/>
    <w:rsid w:val="195C2AD4"/>
    <w:rsid w:val="19623701"/>
    <w:rsid w:val="196C0984"/>
    <w:rsid w:val="1975006A"/>
    <w:rsid w:val="197B7442"/>
    <w:rsid w:val="19916656"/>
    <w:rsid w:val="199C555E"/>
    <w:rsid w:val="19AC1C40"/>
    <w:rsid w:val="19B23C87"/>
    <w:rsid w:val="19D126A9"/>
    <w:rsid w:val="19DF7BF4"/>
    <w:rsid w:val="19EC0BB3"/>
    <w:rsid w:val="19F716B1"/>
    <w:rsid w:val="1A2A0E29"/>
    <w:rsid w:val="1A580FB6"/>
    <w:rsid w:val="1A605B37"/>
    <w:rsid w:val="1A6D2000"/>
    <w:rsid w:val="1A8B6640"/>
    <w:rsid w:val="1A9466FE"/>
    <w:rsid w:val="1AAA4422"/>
    <w:rsid w:val="1ABA2993"/>
    <w:rsid w:val="1ADF5793"/>
    <w:rsid w:val="1AFB264E"/>
    <w:rsid w:val="1B167469"/>
    <w:rsid w:val="1B1F629E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51436"/>
    <w:rsid w:val="1BC96E5B"/>
    <w:rsid w:val="1BE844B2"/>
    <w:rsid w:val="1C29680E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A08DD"/>
    <w:rsid w:val="1D1656E4"/>
    <w:rsid w:val="1D232FE5"/>
    <w:rsid w:val="1D285B4A"/>
    <w:rsid w:val="1D30605C"/>
    <w:rsid w:val="1D594704"/>
    <w:rsid w:val="1D6549B1"/>
    <w:rsid w:val="1D6A0130"/>
    <w:rsid w:val="1D894748"/>
    <w:rsid w:val="1DA91B29"/>
    <w:rsid w:val="1DD23B9F"/>
    <w:rsid w:val="1DE7354B"/>
    <w:rsid w:val="1DF30AF7"/>
    <w:rsid w:val="1E161123"/>
    <w:rsid w:val="1E2B18DA"/>
    <w:rsid w:val="1E341381"/>
    <w:rsid w:val="1E3507C0"/>
    <w:rsid w:val="1E3F300B"/>
    <w:rsid w:val="1EA561BC"/>
    <w:rsid w:val="1EAF3C09"/>
    <w:rsid w:val="1ECC4986"/>
    <w:rsid w:val="1ED840DF"/>
    <w:rsid w:val="1EEC1B19"/>
    <w:rsid w:val="1F0930EA"/>
    <w:rsid w:val="1F106456"/>
    <w:rsid w:val="1F1A449F"/>
    <w:rsid w:val="1F21060F"/>
    <w:rsid w:val="1F284F05"/>
    <w:rsid w:val="1F2B40C3"/>
    <w:rsid w:val="1F367AEF"/>
    <w:rsid w:val="1F4C0770"/>
    <w:rsid w:val="1F5F4A53"/>
    <w:rsid w:val="1F645D85"/>
    <w:rsid w:val="1F712AC1"/>
    <w:rsid w:val="1FAD4471"/>
    <w:rsid w:val="1FB650E5"/>
    <w:rsid w:val="1FC46A45"/>
    <w:rsid w:val="1FDB07D5"/>
    <w:rsid w:val="1FDE7F56"/>
    <w:rsid w:val="20246E63"/>
    <w:rsid w:val="20461FEC"/>
    <w:rsid w:val="207276F4"/>
    <w:rsid w:val="20875FE5"/>
    <w:rsid w:val="208F6A7F"/>
    <w:rsid w:val="20A93463"/>
    <w:rsid w:val="20D01F43"/>
    <w:rsid w:val="20DF090B"/>
    <w:rsid w:val="210E3192"/>
    <w:rsid w:val="2112629C"/>
    <w:rsid w:val="213A21CA"/>
    <w:rsid w:val="213C36B8"/>
    <w:rsid w:val="21416480"/>
    <w:rsid w:val="218F7534"/>
    <w:rsid w:val="219B6EA2"/>
    <w:rsid w:val="219E0FAB"/>
    <w:rsid w:val="219E261C"/>
    <w:rsid w:val="21A76B56"/>
    <w:rsid w:val="21AE6EC0"/>
    <w:rsid w:val="21B46E21"/>
    <w:rsid w:val="21B77CA1"/>
    <w:rsid w:val="21EF6CBE"/>
    <w:rsid w:val="221765FD"/>
    <w:rsid w:val="22244664"/>
    <w:rsid w:val="222F24A3"/>
    <w:rsid w:val="22410A34"/>
    <w:rsid w:val="2245775E"/>
    <w:rsid w:val="22476FA4"/>
    <w:rsid w:val="227201E0"/>
    <w:rsid w:val="22953D8F"/>
    <w:rsid w:val="22A45235"/>
    <w:rsid w:val="22AC6E42"/>
    <w:rsid w:val="22B3208C"/>
    <w:rsid w:val="22C87D25"/>
    <w:rsid w:val="22E277E1"/>
    <w:rsid w:val="22F32610"/>
    <w:rsid w:val="22F77ADF"/>
    <w:rsid w:val="22FC07B1"/>
    <w:rsid w:val="231646EC"/>
    <w:rsid w:val="234E4B72"/>
    <w:rsid w:val="23553CAE"/>
    <w:rsid w:val="23607DE1"/>
    <w:rsid w:val="236514F3"/>
    <w:rsid w:val="2375037B"/>
    <w:rsid w:val="237A4000"/>
    <w:rsid w:val="237C144C"/>
    <w:rsid w:val="23835B79"/>
    <w:rsid w:val="239E4D87"/>
    <w:rsid w:val="23A9654D"/>
    <w:rsid w:val="23B10F6A"/>
    <w:rsid w:val="23D4708E"/>
    <w:rsid w:val="23DA4335"/>
    <w:rsid w:val="243E1AA0"/>
    <w:rsid w:val="245A473D"/>
    <w:rsid w:val="245B2A95"/>
    <w:rsid w:val="245E10D3"/>
    <w:rsid w:val="24667947"/>
    <w:rsid w:val="246F67A7"/>
    <w:rsid w:val="24750F1F"/>
    <w:rsid w:val="247514CE"/>
    <w:rsid w:val="247D7F39"/>
    <w:rsid w:val="24985B8F"/>
    <w:rsid w:val="24A36986"/>
    <w:rsid w:val="25197B83"/>
    <w:rsid w:val="251C775A"/>
    <w:rsid w:val="25346873"/>
    <w:rsid w:val="25440E86"/>
    <w:rsid w:val="25564924"/>
    <w:rsid w:val="25590D43"/>
    <w:rsid w:val="25693B21"/>
    <w:rsid w:val="256F1D0F"/>
    <w:rsid w:val="257E34BC"/>
    <w:rsid w:val="25B25F7B"/>
    <w:rsid w:val="25CD10F7"/>
    <w:rsid w:val="25D61396"/>
    <w:rsid w:val="25DD7069"/>
    <w:rsid w:val="25E608C0"/>
    <w:rsid w:val="26074601"/>
    <w:rsid w:val="261C6AB8"/>
    <w:rsid w:val="26225C1C"/>
    <w:rsid w:val="262E378A"/>
    <w:rsid w:val="2649473C"/>
    <w:rsid w:val="26846B0E"/>
    <w:rsid w:val="268B6421"/>
    <w:rsid w:val="26900D01"/>
    <w:rsid w:val="269B12C6"/>
    <w:rsid w:val="26A003AB"/>
    <w:rsid w:val="26BA4B32"/>
    <w:rsid w:val="26FD5FE6"/>
    <w:rsid w:val="27205671"/>
    <w:rsid w:val="27313117"/>
    <w:rsid w:val="27386D2D"/>
    <w:rsid w:val="274A7318"/>
    <w:rsid w:val="27562CBB"/>
    <w:rsid w:val="2782586E"/>
    <w:rsid w:val="27A002A9"/>
    <w:rsid w:val="27C87AA8"/>
    <w:rsid w:val="27FE061E"/>
    <w:rsid w:val="2816794A"/>
    <w:rsid w:val="2822572C"/>
    <w:rsid w:val="28436E83"/>
    <w:rsid w:val="286E0CE3"/>
    <w:rsid w:val="28800919"/>
    <w:rsid w:val="28816AD0"/>
    <w:rsid w:val="28A71E3F"/>
    <w:rsid w:val="28C67705"/>
    <w:rsid w:val="28E14743"/>
    <w:rsid w:val="28E51C4E"/>
    <w:rsid w:val="28F66E4C"/>
    <w:rsid w:val="29105500"/>
    <w:rsid w:val="291600B9"/>
    <w:rsid w:val="2935437B"/>
    <w:rsid w:val="2941694A"/>
    <w:rsid w:val="295855D2"/>
    <w:rsid w:val="295A35B6"/>
    <w:rsid w:val="297A5D27"/>
    <w:rsid w:val="297C1AC6"/>
    <w:rsid w:val="29802C97"/>
    <w:rsid w:val="298336D9"/>
    <w:rsid w:val="298E2BAB"/>
    <w:rsid w:val="29931B06"/>
    <w:rsid w:val="29A71E09"/>
    <w:rsid w:val="29AD6A60"/>
    <w:rsid w:val="29C6785D"/>
    <w:rsid w:val="29CA18BD"/>
    <w:rsid w:val="29CC4C92"/>
    <w:rsid w:val="29CD69C6"/>
    <w:rsid w:val="29E338AE"/>
    <w:rsid w:val="29E36BDE"/>
    <w:rsid w:val="29FF35DB"/>
    <w:rsid w:val="29FF7D12"/>
    <w:rsid w:val="2A0F5940"/>
    <w:rsid w:val="2A693188"/>
    <w:rsid w:val="2A703379"/>
    <w:rsid w:val="2A771E01"/>
    <w:rsid w:val="2A887E0A"/>
    <w:rsid w:val="2A8A3036"/>
    <w:rsid w:val="2A8B10E8"/>
    <w:rsid w:val="2A8E2CF9"/>
    <w:rsid w:val="2AA95200"/>
    <w:rsid w:val="2AC07BD5"/>
    <w:rsid w:val="2ACB461F"/>
    <w:rsid w:val="2ADB4FFE"/>
    <w:rsid w:val="2AF35C17"/>
    <w:rsid w:val="2AFB5D59"/>
    <w:rsid w:val="2B0B447A"/>
    <w:rsid w:val="2B237859"/>
    <w:rsid w:val="2B975F97"/>
    <w:rsid w:val="2BA01EF6"/>
    <w:rsid w:val="2BA47BE4"/>
    <w:rsid w:val="2BBE6BDA"/>
    <w:rsid w:val="2BD27647"/>
    <w:rsid w:val="2BE06B12"/>
    <w:rsid w:val="2BF1320F"/>
    <w:rsid w:val="2C552A88"/>
    <w:rsid w:val="2C570873"/>
    <w:rsid w:val="2C627463"/>
    <w:rsid w:val="2C6C2E71"/>
    <w:rsid w:val="2C795131"/>
    <w:rsid w:val="2C8F3EAF"/>
    <w:rsid w:val="2C9069A9"/>
    <w:rsid w:val="2CBD2880"/>
    <w:rsid w:val="2CCC624A"/>
    <w:rsid w:val="2CDA3FB6"/>
    <w:rsid w:val="2CDE4428"/>
    <w:rsid w:val="2CFE3591"/>
    <w:rsid w:val="2D057C95"/>
    <w:rsid w:val="2D0D7096"/>
    <w:rsid w:val="2D2D1B98"/>
    <w:rsid w:val="2D3918AD"/>
    <w:rsid w:val="2D444978"/>
    <w:rsid w:val="2D74027E"/>
    <w:rsid w:val="2D8E6251"/>
    <w:rsid w:val="2D99480A"/>
    <w:rsid w:val="2DE019CA"/>
    <w:rsid w:val="2DEA4EDA"/>
    <w:rsid w:val="2E134928"/>
    <w:rsid w:val="2E3078C7"/>
    <w:rsid w:val="2E4736C6"/>
    <w:rsid w:val="2E590A96"/>
    <w:rsid w:val="2E664F0E"/>
    <w:rsid w:val="2E765E93"/>
    <w:rsid w:val="2E90794B"/>
    <w:rsid w:val="2E913F49"/>
    <w:rsid w:val="2E9C33A6"/>
    <w:rsid w:val="2EA52BCC"/>
    <w:rsid w:val="2EA65529"/>
    <w:rsid w:val="2EBC7E00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D6878"/>
    <w:rsid w:val="2F673E13"/>
    <w:rsid w:val="2F6A2F5E"/>
    <w:rsid w:val="2F945C30"/>
    <w:rsid w:val="2F9713E2"/>
    <w:rsid w:val="2F9A555F"/>
    <w:rsid w:val="2F9C33B0"/>
    <w:rsid w:val="2F9C5597"/>
    <w:rsid w:val="2FA72B3A"/>
    <w:rsid w:val="2FC81A27"/>
    <w:rsid w:val="2FE974CC"/>
    <w:rsid w:val="2FFC2A25"/>
    <w:rsid w:val="300B3251"/>
    <w:rsid w:val="300C1389"/>
    <w:rsid w:val="3010730E"/>
    <w:rsid w:val="302D04AB"/>
    <w:rsid w:val="3033287B"/>
    <w:rsid w:val="304B0337"/>
    <w:rsid w:val="30500166"/>
    <w:rsid w:val="30A548DD"/>
    <w:rsid w:val="30AF77F1"/>
    <w:rsid w:val="30B44F64"/>
    <w:rsid w:val="30C13BFD"/>
    <w:rsid w:val="30FA37BC"/>
    <w:rsid w:val="31102055"/>
    <w:rsid w:val="31177757"/>
    <w:rsid w:val="31197C7F"/>
    <w:rsid w:val="313F5C71"/>
    <w:rsid w:val="3173424B"/>
    <w:rsid w:val="31764862"/>
    <w:rsid w:val="319818BE"/>
    <w:rsid w:val="319B1C03"/>
    <w:rsid w:val="319C5A34"/>
    <w:rsid w:val="31B91ED3"/>
    <w:rsid w:val="31D50D39"/>
    <w:rsid w:val="31EE7B13"/>
    <w:rsid w:val="32430CA6"/>
    <w:rsid w:val="32655AC7"/>
    <w:rsid w:val="32757C33"/>
    <w:rsid w:val="32D3326D"/>
    <w:rsid w:val="32D92C8F"/>
    <w:rsid w:val="33386295"/>
    <w:rsid w:val="33387D68"/>
    <w:rsid w:val="33456015"/>
    <w:rsid w:val="334916BB"/>
    <w:rsid w:val="334B0FB9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E5CB0"/>
    <w:rsid w:val="33DE425C"/>
    <w:rsid w:val="340D5E55"/>
    <w:rsid w:val="3420294C"/>
    <w:rsid w:val="34301EB8"/>
    <w:rsid w:val="343220F0"/>
    <w:rsid w:val="343350E3"/>
    <w:rsid w:val="3471062A"/>
    <w:rsid w:val="347378C0"/>
    <w:rsid w:val="347E2AA1"/>
    <w:rsid w:val="34816FDA"/>
    <w:rsid w:val="348640C8"/>
    <w:rsid w:val="34A23BC4"/>
    <w:rsid w:val="34A35808"/>
    <w:rsid w:val="34A5007B"/>
    <w:rsid w:val="34A9070C"/>
    <w:rsid w:val="34E37B01"/>
    <w:rsid w:val="35046E0F"/>
    <w:rsid w:val="35060114"/>
    <w:rsid w:val="354F764F"/>
    <w:rsid w:val="35794A7B"/>
    <w:rsid w:val="358D6FD9"/>
    <w:rsid w:val="3592555F"/>
    <w:rsid w:val="35A44FD3"/>
    <w:rsid w:val="35B7052C"/>
    <w:rsid w:val="35BC4256"/>
    <w:rsid w:val="35C32150"/>
    <w:rsid w:val="35C93C3A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466596"/>
    <w:rsid w:val="367F26F4"/>
    <w:rsid w:val="368B4845"/>
    <w:rsid w:val="369663DF"/>
    <w:rsid w:val="36C1418E"/>
    <w:rsid w:val="36C97A09"/>
    <w:rsid w:val="36DF2F73"/>
    <w:rsid w:val="36F431CE"/>
    <w:rsid w:val="372E023F"/>
    <w:rsid w:val="374751AF"/>
    <w:rsid w:val="375F6A38"/>
    <w:rsid w:val="378D5780"/>
    <w:rsid w:val="379004FC"/>
    <w:rsid w:val="379217CE"/>
    <w:rsid w:val="37955629"/>
    <w:rsid w:val="37CE136B"/>
    <w:rsid w:val="37CF579E"/>
    <w:rsid w:val="37D851A7"/>
    <w:rsid w:val="38186D13"/>
    <w:rsid w:val="38710C07"/>
    <w:rsid w:val="38872D4A"/>
    <w:rsid w:val="38892534"/>
    <w:rsid w:val="38CE25CB"/>
    <w:rsid w:val="38DA3742"/>
    <w:rsid w:val="38F545F5"/>
    <w:rsid w:val="3932345E"/>
    <w:rsid w:val="393B60A9"/>
    <w:rsid w:val="39601FD3"/>
    <w:rsid w:val="39630C5F"/>
    <w:rsid w:val="39682EE2"/>
    <w:rsid w:val="396B7F89"/>
    <w:rsid w:val="39754FB1"/>
    <w:rsid w:val="39943035"/>
    <w:rsid w:val="39A26127"/>
    <w:rsid w:val="39E40B5A"/>
    <w:rsid w:val="39E47662"/>
    <w:rsid w:val="39FB2DF8"/>
    <w:rsid w:val="39FC5BC5"/>
    <w:rsid w:val="3A17183A"/>
    <w:rsid w:val="3A2375BE"/>
    <w:rsid w:val="3A44491B"/>
    <w:rsid w:val="3A507DE2"/>
    <w:rsid w:val="3A613BCE"/>
    <w:rsid w:val="3A6B2E0A"/>
    <w:rsid w:val="3A7A5EF2"/>
    <w:rsid w:val="3A7E31A4"/>
    <w:rsid w:val="3A996B55"/>
    <w:rsid w:val="3A9E7A9E"/>
    <w:rsid w:val="3ABD1208"/>
    <w:rsid w:val="3AEF0695"/>
    <w:rsid w:val="3AF3403B"/>
    <w:rsid w:val="3B095EE8"/>
    <w:rsid w:val="3B0C600C"/>
    <w:rsid w:val="3B135CB0"/>
    <w:rsid w:val="3B3009B1"/>
    <w:rsid w:val="3B3A1B09"/>
    <w:rsid w:val="3B531E51"/>
    <w:rsid w:val="3B735E06"/>
    <w:rsid w:val="3B742306"/>
    <w:rsid w:val="3B791CE3"/>
    <w:rsid w:val="3BA150A1"/>
    <w:rsid w:val="3BBC3CE9"/>
    <w:rsid w:val="3BCD57A1"/>
    <w:rsid w:val="3BEC4CE1"/>
    <w:rsid w:val="3BFD07D4"/>
    <w:rsid w:val="3C131501"/>
    <w:rsid w:val="3C2F11CA"/>
    <w:rsid w:val="3C457775"/>
    <w:rsid w:val="3C525BE8"/>
    <w:rsid w:val="3C55652C"/>
    <w:rsid w:val="3C6A14E8"/>
    <w:rsid w:val="3C811368"/>
    <w:rsid w:val="3C9C7FF6"/>
    <w:rsid w:val="3CA12555"/>
    <w:rsid w:val="3CA751A8"/>
    <w:rsid w:val="3CBC006B"/>
    <w:rsid w:val="3CC1308D"/>
    <w:rsid w:val="3CC76600"/>
    <w:rsid w:val="3CDA7D30"/>
    <w:rsid w:val="3D083853"/>
    <w:rsid w:val="3D126515"/>
    <w:rsid w:val="3D347ED6"/>
    <w:rsid w:val="3D3F442F"/>
    <w:rsid w:val="3D526B17"/>
    <w:rsid w:val="3D6E4C39"/>
    <w:rsid w:val="3D8314F7"/>
    <w:rsid w:val="3D845586"/>
    <w:rsid w:val="3D9A202B"/>
    <w:rsid w:val="3DD94BED"/>
    <w:rsid w:val="3DEE4B70"/>
    <w:rsid w:val="3DF6218C"/>
    <w:rsid w:val="3DF749D7"/>
    <w:rsid w:val="3E0D1631"/>
    <w:rsid w:val="3E1C6E6D"/>
    <w:rsid w:val="3E1F11BC"/>
    <w:rsid w:val="3E3674F9"/>
    <w:rsid w:val="3E6E45C0"/>
    <w:rsid w:val="3E723D08"/>
    <w:rsid w:val="3E760D42"/>
    <w:rsid w:val="3E7B5A49"/>
    <w:rsid w:val="3E805E70"/>
    <w:rsid w:val="3E8124B9"/>
    <w:rsid w:val="3EAD52AD"/>
    <w:rsid w:val="3EB21F6B"/>
    <w:rsid w:val="3EBB6773"/>
    <w:rsid w:val="3ED406CC"/>
    <w:rsid w:val="3ED52F8C"/>
    <w:rsid w:val="3ED674E6"/>
    <w:rsid w:val="3EE8654C"/>
    <w:rsid w:val="3EF76FF2"/>
    <w:rsid w:val="3EF91828"/>
    <w:rsid w:val="3F0152FE"/>
    <w:rsid w:val="3F194D52"/>
    <w:rsid w:val="3F1B3167"/>
    <w:rsid w:val="3F237E08"/>
    <w:rsid w:val="3F2C5033"/>
    <w:rsid w:val="3F3D4D60"/>
    <w:rsid w:val="3F7576A7"/>
    <w:rsid w:val="3F7767C3"/>
    <w:rsid w:val="3F8600BF"/>
    <w:rsid w:val="3F895EAF"/>
    <w:rsid w:val="3F9B2304"/>
    <w:rsid w:val="3F9D63B1"/>
    <w:rsid w:val="3FB7651E"/>
    <w:rsid w:val="3FC31D0C"/>
    <w:rsid w:val="3FD900D6"/>
    <w:rsid w:val="3FF85B4D"/>
    <w:rsid w:val="400C0688"/>
    <w:rsid w:val="40372BAA"/>
    <w:rsid w:val="40393596"/>
    <w:rsid w:val="405F4D71"/>
    <w:rsid w:val="40672888"/>
    <w:rsid w:val="406D14C8"/>
    <w:rsid w:val="40B0471F"/>
    <w:rsid w:val="40B51196"/>
    <w:rsid w:val="40FE6238"/>
    <w:rsid w:val="41011445"/>
    <w:rsid w:val="4117569F"/>
    <w:rsid w:val="415709B4"/>
    <w:rsid w:val="41944EDD"/>
    <w:rsid w:val="41B030D1"/>
    <w:rsid w:val="41E32C75"/>
    <w:rsid w:val="41E42C51"/>
    <w:rsid w:val="41F442C5"/>
    <w:rsid w:val="41FF23DF"/>
    <w:rsid w:val="42110FD5"/>
    <w:rsid w:val="422033F5"/>
    <w:rsid w:val="4233323A"/>
    <w:rsid w:val="424E5E75"/>
    <w:rsid w:val="427631EA"/>
    <w:rsid w:val="427D4BA4"/>
    <w:rsid w:val="429017D7"/>
    <w:rsid w:val="42A04312"/>
    <w:rsid w:val="42B34034"/>
    <w:rsid w:val="42CB2FDB"/>
    <w:rsid w:val="42D01E95"/>
    <w:rsid w:val="42D62C72"/>
    <w:rsid w:val="42DE633D"/>
    <w:rsid w:val="42E56B44"/>
    <w:rsid w:val="42F81104"/>
    <w:rsid w:val="42FF5C78"/>
    <w:rsid w:val="433D6AEF"/>
    <w:rsid w:val="434C4FEB"/>
    <w:rsid w:val="4385356B"/>
    <w:rsid w:val="4389342C"/>
    <w:rsid w:val="439222CD"/>
    <w:rsid w:val="439528D6"/>
    <w:rsid w:val="43996F17"/>
    <w:rsid w:val="43ED5E56"/>
    <w:rsid w:val="441171F2"/>
    <w:rsid w:val="441B02A7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D5BC8"/>
    <w:rsid w:val="44AF2266"/>
    <w:rsid w:val="44AF6BAB"/>
    <w:rsid w:val="44C509AD"/>
    <w:rsid w:val="44D03A8A"/>
    <w:rsid w:val="44EB277F"/>
    <w:rsid w:val="44ED7D1F"/>
    <w:rsid w:val="45132B5D"/>
    <w:rsid w:val="45263ACC"/>
    <w:rsid w:val="455373C7"/>
    <w:rsid w:val="45576A40"/>
    <w:rsid w:val="459E545A"/>
    <w:rsid w:val="45CA0C67"/>
    <w:rsid w:val="45D578C2"/>
    <w:rsid w:val="45E63203"/>
    <w:rsid w:val="462D4453"/>
    <w:rsid w:val="46307BDE"/>
    <w:rsid w:val="468432BD"/>
    <w:rsid w:val="46886F78"/>
    <w:rsid w:val="46A531F0"/>
    <w:rsid w:val="46C50634"/>
    <w:rsid w:val="46C82FBA"/>
    <w:rsid w:val="47143721"/>
    <w:rsid w:val="47161653"/>
    <w:rsid w:val="471C4981"/>
    <w:rsid w:val="47475975"/>
    <w:rsid w:val="475A446B"/>
    <w:rsid w:val="475F4370"/>
    <w:rsid w:val="479854FC"/>
    <w:rsid w:val="479F5F64"/>
    <w:rsid w:val="47AE77AB"/>
    <w:rsid w:val="47C5388B"/>
    <w:rsid w:val="47FE180F"/>
    <w:rsid w:val="480B0148"/>
    <w:rsid w:val="480D7959"/>
    <w:rsid w:val="48152A6F"/>
    <w:rsid w:val="4817322A"/>
    <w:rsid w:val="4821346D"/>
    <w:rsid w:val="48237468"/>
    <w:rsid w:val="482624B0"/>
    <w:rsid w:val="483D0BCA"/>
    <w:rsid w:val="484A44DB"/>
    <w:rsid w:val="487B7CE8"/>
    <w:rsid w:val="48846854"/>
    <w:rsid w:val="489F0520"/>
    <w:rsid w:val="48BD0A30"/>
    <w:rsid w:val="48BE5AF9"/>
    <w:rsid w:val="48E51B39"/>
    <w:rsid w:val="48FD2CE9"/>
    <w:rsid w:val="48FE1710"/>
    <w:rsid w:val="49133090"/>
    <w:rsid w:val="492A04C7"/>
    <w:rsid w:val="492D4FE8"/>
    <w:rsid w:val="4939224C"/>
    <w:rsid w:val="493E630F"/>
    <w:rsid w:val="49516D45"/>
    <w:rsid w:val="49560E29"/>
    <w:rsid w:val="495B506E"/>
    <w:rsid w:val="496E7905"/>
    <w:rsid w:val="4984156D"/>
    <w:rsid w:val="49877682"/>
    <w:rsid w:val="498C7BA6"/>
    <w:rsid w:val="499F1966"/>
    <w:rsid w:val="49AB4051"/>
    <w:rsid w:val="49B3564A"/>
    <w:rsid w:val="49B66BCF"/>
    <w:rsid w:val="49C570F9"/>
    <w:rsid w:val="4A1C754E"/>
    <w:rsid w:val="4A4D1931"/>
    <w:rsid w:val="4A503249"/>
    <w:rsid w:val="4A670083"/>
    <w:rsid w:val="4A703738"/>
    <w:rsid w:val="4A970971"/>
    <w:rsid w:val="4ABB21BB"/>
    <w:rsid w:val="4AC03718"/>
    <w:rsid w:val="4B3A7AE8"/>
    <w:rsid w:val="4B3B4DAF"/>
    <w:rsid w:val="4B5123EF"/>
    <w:rsid w:val="4B514E21"/>
    <w:rsid w:val="4B936974"/>
    <w:rsid w:val="4B966C39"/>
    <w:rsid w:val="4BAA0D66"/>
    <w:rsid w:val="4BB64AD2"/>
    <w:rsid w:val="4BC430E6"/>
    <w:rsid w:val="4BD6245B"/>
    <w:rsid w:val="4BD96074"/>
    <w:rsid w:val="4BFC5C5F"/>
    <w:rsid w:val="4C0D7123"/>
    <w:rsid w:val="4C495F61"/>
    <w:rsid w:val="4C5E5384"/>
    <w:rsid w:val="4C633467"/>
    <w:rsid w:val="4C666E6A"/>
    <w:rsid w:val="4C8454D5"/>
    <w:rsid w:val="4C8B63DC"/>
    <w:rsid w:val="4CA84051"/>
    <w:rsid w:val="4CB92637"/>
    <w:rsid w:val="4CC95599"/>
    <w:rsid w:val="4CF83D55"/>
    <w:rsid w:val="4CF97A09"/>
    <w:rsid w:val="4D0B7CAF"/>
    <w:rsid w:val="4D246409"/>
    <w:rsid w:val="4D3118EE"/>
    <w:rsid w:val="4D3163C0"/>
    <w:rsid w:val="4D454DD7"/>
    <w:rsid w:val="4D473FD7"/>
    <w:rsid w:val="4D6A6FB5"/>
    <w:rsid w:val="4D7E77CA"/>
    <w:rsid w:val="4D93309C"/>
    <w:rsid w:val="4DA42249"/>
    <w:rsid w:val="4DA744E7"/>
    <w:rsid w:val="4DC67698"/>
    <w:rsid w:val="4DED6D42"/>
    <w:rsid w:val="4E0A7287"/>
    <w:rsid w:val="4E3539E2"/>
    <w:rsid w:val="4E49796D"/>
    <w:rsid w:val="4E6D4E01"/>
    <w:rsid w:val="4E914B47"/>
    <w:rsid w:val="4E961B11"/>
    <w:rsid w:val="4E9D5281"/>
    <w:rsid w:val="4EAA60F1"/>
    <w:rsid w:val="4EAE6CF6"/>
    <w:rsid w:val="4EB155E2"/>
    <w:rsid w:val="4EBF2293"/>
    <w:rsid w:val="4ED2444F"/>
    <w:rsid w:val="4EDD093B"/>
    <w:rsid w:val="4EF665C9"/>
    <w:rsid w:val="4EFB0F50"/>
    <w:rsid w:val="4F105AA0"/>
    <w:rsid w:val="4F301E9C"/>
    <w:rsid w:val="4F365651"/>
    <w:rsid w:val="4F401750"/>
    <w:rsid w:val="4F41138D"/>
    <w:rsid w:val="4F6F02BB"/>
    <w:rsid w:val="4F822D0C"/>
    <w:rsid w:val="4FA04BEB"/>
    <w:rsid w:val="4FB45191"/>
    <w:rsid w:val="50077C06"/>
    <w:rsid w:val="50334A8A"/>
    <w:rsid w:val="503643EE"/>
    <w:rsid w:val="50695837"/>
    <w:rsid w:val="506F2C5A"/>
    <w:rsid w:val="50803698"/>
    <w:rsid w:val="50846814"/>
    <w:rsid w:val="50D74100"/>
    <w:rsid w:val="50D85CE7"/>
    <w:rsid w:val="50E4187D"/>
    <w:rsid w:val="50EA3E14"/>
    <w:rsid w:val="51023AE2"/>
    <w:rsid w:val="51174291"/>
    <w:rsid w:val="512D628A"/>
    <w:rsid w:val="51346EFA"/>
    <w:rsid w:val="515E0AFE"/>
    <w:rsid w:val="516140B1"/>
    <w:rsid w:val="51710B4D"/>
    <w:rsid w:val="519817A9"/>
    <w:rsid w:val="519E4B9C"/>
    <w:rsid w:val="51AB141B"/>
    <w:rsid w:val="51CD4BAF"/>
    <w:rsid w:val="51E83FEC"/>
    <w:rsid w:val="52146D42"/>
    <w:rsid w:val="521B2FFF"/>
    <w:rsid w:val="522640EB"/>
    <w:rsid w:val="524B1C9B"/>
    <w:rsid w:val="52527B8C"/>
    <w:rsid w:val="525835DC"/>
    <w:rsid w:val="525E7B1D"/>
    <w:rsid w:val="5261129E"/>
    <w:rsid w:val="526F4BD9"/>
    <w:rsid w:val="52763260"/>
    <w:rsid w:val="528A3F8D"/>
    <w:rsid w:val="529C03EF"/>
    <w:rsid w:val="52AD1740"/>
    <w:rsid w:val="52AD55E0"/>
    <w:rsid w:val="52BD14CB"/>
    <w:rsid w:val="52C85300"/>
    <w:rsid w:val="52D643E5"/>
    <w:rsid w:val="52DC53AD"/>
    <w:rsid w:val="52E8385B"/>
    <w:rsid w:val="52EA5698"/>
    <w:rsid w:val="52F34590"/>
    <w:rsid w:val="52F57EDB"/>
    <w:rsid w:val="5335268B"/>
    <w:rsid w:val="535E355E"/>
    <w:rsid w:val="535E6BD5"/>
    <w:rsid w:val="53665ADB"/>
    <w:rsid w:val="536A1307"/>
    <w:rsid w:val="538A7286"/>
    <w:rsid w:val="5395406C"/>
    <w:rsid w:val="53BB1D12"/>
    <w:rsid w:val="53C04CA7"/>
    <w:rsid w:val="53DA102D"/>
    <w:rsid w:val="53DC7450"/>
    <w:rsid w:val="53E82825"/>
    <w:rsid w:val="53EE3B1E"/>
    <w:rsid w:val="53F41E47"/>
    <w:rsid w:val="54207180"/>
    <w:rsid w:val="54737C28"/>
    <w:rsid w:val="54770A69"/>
    <w:rsid w:val="54D21B6B"/>
    <w:rsid w:val="54E26D97"/>
    <w:rsid w:val="54FE3B30"/>
    <w:rsid w:val="54FF3FC4"/>
    <w:rsid w:val="5500319C"/>
    <w:rsid w:val="55097EA8"/>
    <w:rsid w:val="550C4A3D"/>
    <w:rsid w:val="55394AB7"/>
    <w:rsid w:val="5543742D"/>
    <w:rsid w:val="55607BA2"/>
    <w:rsid w:val="556809A5"/>
    <w:rsid w:val="55A33666"/>
    <w:rsid w:val="55AF343D"/>
    <w:rsid w:val="55CA2783"/>
    <w:rsid w:val="55DE141B"/>
    <w:rsid w:val="55E60C22"/>
    <w:rsid w:val="55F41DF0"/>
    <w:rsid w:val="55F470B7"/>
    <w:rsid w:val="55F7166F"/>
    <w:rsid w:val="55FC754D"/>
    <w:rsid w:val="55FF7720"/>
    <w:rsid w:val="560A2B63"/>
    <w:rsid w:val="561D34E4"/>
    <w:rsid w:val="56273C46"/>
    <w:rsid w:val="56274574"/>
    <w:rsid w:val="56567B8F"/>
    <w:rsid w:val="565767F2"/>
    <w:rsid w:val="565B7681"/>
    <w:rsid w:val="566925D2"/>
    <w:rsid w:val="56CB3F55"/>
    <w:rsid w:val="56E65A6C"/>
    <w:rsid w:val="56F43AA2"/>
    <w:rsid w:val="57110676"/>
    <w:rsid w:val="572C1B9D"/>
    <w:rsid w:val="573030ED"/>
    <w:rsid w:val="57356626"/>
    <w:rsid w:val="573825B4"/>
    <w:rsid w:val="57443C5C"/>
    <w:rsid w:val="57542192"/>
    <w:rsid w:val="575C33BC"/>
    <w:rsid w:val="57834A8F"/>
    <w:rsid w:val="578C0365"/>
    <w:rsid w:val="57C21B25"/>
    <w:rsid w:val="57DF37B7"/>
    <w:rsid w:val="57F81D75"/>
    <w:rsid w:val="57FC6781"/>
    <w:rsid w:val="5803084F"/>
    <w:rsid w:val="58136008"/>
    <w:rsid w:val="582D37D5"/>
    <w:rsid w:val="58346ECD"/>
    <w:rsid w:val="58453830"/>
    <w:rsid w:val="584F4F96"/>
    <w:rsid w:val="586374E9"/>
    <w:rsid w:val="58934D34"/>
    <w:rsid w:val="58AC675C"/>
    <w:rsid w:val="58B05321"/>
    <w:rsid w:val="58CD6007"/>
    <w:rsid w:val="58DA2341"/>
    <w:rsid w:val="58F12013"/>
    <w:rsid w:val="591323F1"/>
    <w:rsid w:val="591F4DBF"/>
    <w:rsid w:val="592F08E4"/>
    <w:rsid w:val="59376FB3"/>
    <w:rsid w:val="59442A34"/>
    <w:rsid w:val="5963266D"/>
    <w:rsid w:val="5992078F"/>
    <w:rsid w:val="59991984"/>
    <w:rsid w:val="59AD419E"/>
    <w:rsid w:val="59B406BD"/>
    <w:rsid w:val="59BC417F"/>
    <w:rsid w:val="59D31512"/>
    <w:rsid w:val="59E2063B"/>
    <w:rsid w:val="59EA0684"/>
    <w:rsid w:val="59F10CBC"/>
    <w:rsid w:val="59F4718B"/>
    <w:rsid w:val="5A0F4FFB"/>
    <w:rsid w:val="5A1A2C78"/>
    <w:rsid w:val="5A3A2866"/>
    <w:rsid w:val="5A4C0F98"/>
    <w:rsid w:val="5A514DC8"/>
    <w:rsid w:val="5A5164D9"/>
    <w:rsid w:val="5A5641F8"/>
    <w:rsid w:val="5A5B4227"/>
    <w:rsid w:val="5A69695F"/>
    <w:rsid w:val="5A730CB0"/>
    <w:rsid w:val="5A9519D3"/>
    <w:rsid w:val="5AA65A71"/>
    <w:rsid w:val="5ABC739B"/>
    <w:rsid w:val="5ABE27AC"/>
    <w:rsid w:val="5AC91F88"/>
    <w:rsid w:val="5ACB1478"/>
    <w:rsid w:val="5AD657E7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BC7A7B"/>
    <w:rsid w:val="5BC32F21"/>
    <w:rsid w:val="5BDE1ED8"/>
    <w:rsid w:val="5BDF4C5B"/>
    <w:rsid w:val="5BE47736"/>
    <w:rsid w:val="5BEB46BE"/>
    <w:rsid w:val="5BFB396C"/>
    <w:rsid w:val="5C145D67"/>
    <w:rsid w:val="5C1A50A1"/>
    <w:rsid w:val="5C1F7B8E"/>
    <w:rsid w:val="5C4A358A"/>
    <w:rsid w:val="5C6C550E"/>
    <w:rsid w:val="5C7863BA"/>
    <w:rsid w:val="5CA310DB"/>
    <w:rsid w:val="5CAC7C7A"/>
    <w:rsid w:val="5D1C30D5"/>
    <w:rsid w:val="5D257BBE"/>
    <w:rsid w:val="5D425C9D"/>
    <w:rsid w:val="5D5B68A1"/>
    <w:rsid w:val="5D6566D1"/>
    <w:rsid w:val="5D6952C4"/>
    <w:rsid w:val="5D790C04"/>
    <w:rsid w:val="5D8C156D"/>
    <w:rsid w:val="5D903789"/>
    <w:rsid w:val="5D911C82"/>
    <w:rsid w:val="5D92477F"/>
    <w:rsid w:val="5DD4399D"/>
    <w:rsid w:val="5DD87304"/>
    <w:rsid w:val="5E005D04"/>
    <w:rsid w:val="5E1D1398"/>
    <w:rsid w:val="5E1E41E4"/>
    <w:rsid w:val="5E375899"/>
    <w:rsid w:val="5E467D12"/>
    <w:rsid w:val="5E5D6AF6"/>
    <w:rsid w:val="5E85141E"/>
    <w:rsid w:val="5E907B99"/>
    <w:rsid w:val="5E9927DC"/>
    <w:rsid w:val="5EAD3438"/>
    <w:rsid w:val="5EAE5BEB"/>
    <w:rsid w:val="5EB34A71"/>
    <w:rsid w:val="5EBC4ACE"/>
    <w:rsid w:val="5EEB0A9F"/>
    <w:rsid w:val="5EF36B82"/>
    <w:rsid w:val="5EFB1920"/>
    <w:rsid w:val="5F1204C2"/>
    <w:rsid w:val="5F272355"/>
    <w:rsid w:val="5F2D6128"/>
    <w:rsid w:val="5F32684B"/>
    <w:rsid w:val="5F38618A"/>
    <w:rsid w:val="5F7A4C35"/>
    <w:rsid w:val="5F85227B"/>
    <w:rsid w:val="5FA640E0"/>
    <w:rsid w:val="5FB46DFD"/>
    <w:rsid w:val="5FC50FD9"/>
    <w:rsid w:val="5FD04C9A"/>
    <w:rsid w:val="5FDD1796"/>
    <w:rsid w:val="5FE94EC9"/>
    <w:rsid w:val="60007D5E"/>
    <w:rsid w:val="60241107"/>
    <w:rsid w:val="60345CDF"/>
    <w:rsid w:val="604C2BA3"/>
    <w:rsid w:val="60607020"/>
    <w:rsid w:val="608901C5"/>
    <w:rsid w:val="60A85F03"/>
    <w:rsid w:val="60AC30B4"/>
    <w:rsid w:val="60BD46ED"/>
    <w:rsid w:val="60DF2F7E"/>
    <w:rsid w:val="6129303D"/>
    <w:rsid w:val="613335A1"/>
    <w:rsid w:val="61375389"/>
    <w:rsid w:val="61384249"/>
    <w:rsid w:val="616A5394"/>
    <w:rsid w:val="616A7E49"/>
    <w:rsid w:val="61796B56"/>
    <w:rsid w:val="619F6E6D"/>
    <w:rsid w:val="61A377E7"/>
    <w:rsid w:val="61AC28E1"/>
    <w:rsid w:val="61C0355C"/>
    <w:rsid w:val="61D46DB5"/>
    <w:rsid w:val="61E64506"/>
    <w:rsid w:val="61F3106D"/>
    <w:rsid w:val="6210610B"/>
    <w:rsid w:val="6226638B"/>
    <w:rsid w:val="62270042"/>
    <w:rsid w:val="62306F52"/>
    <w:rsid w:val="623247A5"/>
    <w:rsid w:val="62701F04"/>
    <w:rsid w:val="62875CDC"/>
    <w:rsid w:val="628F0CAC"/>
    <w:rsid w:val="62E1249E"/>
    <w:rsid w:val="630F3F80"/>
    <w:rsid w:val="634D78EA"/>
    <w:rsid w:val="63517AA9"/>
    <w:rsid w:val="636316A7"/>
    <w:rsid w:val="638069A4"/>
    <w:rsid w:val="6388348D"/>
    <w:rsid w:val="638D0B59"/>
    <w:rsid w:val="63932A0E"/>
    <w:rsid w:val="639E012E"/>
    <w:rsid w:val="63AC6F5C"/>
    <w:rsid w:val="63B21BBB"/>
    <w:rsid w:val="63C224A1"/>
    <w:rsid w:val="6413606B"/>
    <w:rsid w:val="641B54F9"/>
    <w:rsid w:val="641E1785"/>
    <w:rsid w:val="64236EE8"/>
    <w:rsid w:val="643374A4"/>
    <w:rsid w:val="643C4B9B"/>
    <w:rsid w:val="647975E7"/>
    <w:rsid w:val="64827167"/>
    <w:rsid w:val="64883881"/>
    <w:rsid w:val="649F755A"/>
    <w:rsid w:val="64A01FA6"/>
    <w:rsid w:val="64B737A9"/>
    <w:rsid w:val="64D7096D"/>
    <w:rsid w:val="64FB0BED"/>
    <w:rsid w:val="6500109F"/>
    <w:rsid w:val="650759EB"/>
    <w:rsid w:val="650D2CB2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D73909"/>
    <w:rsid w:val="65E11A3D"/>
    <w:rsid w:val="65E8128F"/>
    <w:rsid w:val="66063BFB"/>
    <w:rsid w:val="661C7334"/>
    <w:rsid w:val="66404863"/>
    <w:rsid w:val="66430092"/>
    <w:rsid w:val="664F616C"/>
    <w:rsid w:val="66580DDA"/>
    <w:rsid w:val="666E0D1A"/>
    <w:rsid w:val="669662B8"/>
    <w:rsid w:val="66990655"/>
    <w:rsid w:val="669F3C5C"/>
    <w:rsid w:val="66A8267B"/>
    <w:rsid w:val="66AC2FF7"/>
    <w:rsid w:val="66B36D69"/>
    <w:rsid w:val="66D32339"/>
    <w:rsid w:val="67043EE7"/>
    <w:rsid w:val="671B13C2"/>
    <w:rsid w:val="672F281F"/>
    <w:rsid w:val="674627EE"/>
    <w:rsid w:val="67505FFA"/>
    <w:rsid w:val="67643E79"/>
    <w:rsid w:val="676779D0"/>
    <w:rsid w:val="67710BB8"/>
    <w:rsid w:val="679B1463"/>
    <w:rsid w:val="67CA2CA5"/>
    <w:rsid w:val="67CC53A3"/>
    <w:rsid w:val="67E83496"/>
    <w:rsid w:val="680E2257"/>
    <w:rsid w:val="68132063"/>
    <w:rsid w:val="68194A1A"/>
    <w:rsid w:val="682D6814"/>
    <w:rsid w:val="68354559"/>
    <w:rsid w:val="684B39CF"/>
    <w:rsid w:val="684F22D2"/>
    <w:rsid w:val="68506E3F"/>
    <w:rsid w:val="68526522"/>
    <w:rsid w:val="68551F13"/>
    <w:rsid w:val="685802F3"/>
    <w:rsid w:val="68620409"/>
    <w:rsid w:val="68762DDB"/>
    <w:rsid w:val="687D0C37"/>
    <w:rsid w:val="68850013"/>
    <w:rsid w:val="689D1D90"/>
    <w:rsid w:val="68C164D4"/>
    <w:rsid w:val="68D42B8B"/>
    <w:rsid w:val="69067F56"/>
    <w:rsid w:val="692428FF"/>
    <w:rsid w:val="693C4BE1"/>
    <w:rsid w:val="693D369E"/>
    <w:rsid w:val="69406286"/>
    <w:rsid w:val="69477940"/>
    <w:rsid w:val="695D6593"/>
    <w:rsid w:val="69605203"/>
    <w:rsid w:val="69BD76A6"/>
    <w:rsid w:val="6A030418"/>
    <w:rsid w:val="6A0B0715"/>
    <w:rsid w:val="6A2A3587"/>
    <w:rsid w:val="6A4B3732"/>
    <w:rsid w:val="6A540EB9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34478C"/>
    <w:rsid w:val="6B361BA3"/>
    <w:rsid w:val="6B396A4E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243BC"/>
    <w:rsid w:val="6C292F4D"/>
    <w:rsid w:val="6C3B0106"/>
    <w:rsid w:val="6C415B6F"/>
    <w:rsid w:val="6C432EDF"/>
    <w:rsid w:val="6C572B2D"/>
    <w:rsid w:val="6C7166A4"/>
    <w:rsid w:val="6C760D73"/>
    <w:rsid w:val="6C7C4CC1"/>
    <w:rsid w:val="6C8C7B4D"/>
    <w:rsid w:val="6CD41C82"/>
    <w:rsid w:val="6CD4351C"/>
    <w:rsid w:val="6CD47F6E"/>
    <w:rsid w:val="6CE24C62"/>
    <w:rsid w:val="6D22337A"/>
    <w:rsid w:val="6D2D2D3C"/>
    <w:rsid w:val="6D2F1828"/>
    <w:rsid w:val="6D4764A3"/>
    <w:rsid w:val="6D5A39F6"/>
    <w:rsid w:val="6D9B2C14"/>
    <w:rsid w:val="6D9D0F00"/>
    <w:rsid w:val="6DC200FE"/>
    <w:rsid w:val="6DCE55AD"/>
    <w:rsid w:val="6DE46F8B"/>
    <w:rsid w:val="6DEF229E"/>
    <w:rsid w:val="6DFE586E"/>
    <w:rsid w:val="6E02211F"/>
    <w:rsid w:val="6E23682E"/>
    <w:rsid w:val="6E49010F"/>
    <w:rsid w:val="6E692948"/>
    <w:rsid w:val="6E6E6D0F"/>
    <w:rsid w:val="6EAD532A"/>
    <w:rsid w:val="6EB35F8B"/>
    <w:rsid w:val="6EC47B7F"/>
    <w:rsid w:val="6EDB4DCA"/>
    <w:rsid w:val="6EDD62D9"/>
    <w:rsid w:val="6F296FDD"/>
    <w:rsid w:val="6F4E17FF"/>
    <w:rsid w:val="6F794B97"/>
    <w:rsid w:val="6F7D3263"/>
    <w:rsid w:val="6F956C1D"/>
    <w:rsid w:val="6FC03ADB"/>
    <w:rsid w:val="6FCA72C6"/>
    <w:rsid w:val="6FE7112A"/>
    <w:rsid w:val="70007E18"/>
    <w:rsid w:val="701174E3"/>
    <w:rsid w:val="7015565B"/>
    <w:rsid w:val="70416206"/>
    <w:rsid w:val="706B725E"/>
    <w:rsid w:val="70797E7D"/>
    <w:rsid w:val="708730E6"/>
    <w:rsid w:val="708E3D7B"/>
    <w:rsid w:val="70B50D61"/>
    <w:rsid w:val="70D43194"/>
    <w:rsid w:val="71033E08"/>
    <w:rsid w:val="710C7621"/>
    <w:rsid w:val="7110332B"/>
    <w:rsid w:val="71334978"/>
    <w:rsid w:val="71353D7D"/>
    <w:rsid w:val="715F379C"/>
    <w:rsid w:val="716738BB"/>
    <w:rsid w:val="7172124E"/>
    <w:rsid w:val="717927BD"/>
    <w:rsid w:val="71AE0A66"/>
    <w:rsid w:val="71E46B2A"/>
    <w:rsid w:val="72005C8B"/>
    <w:rsid w:val="720C3FED"/>
    <w:rsid w:val="72236275"/>
    <w:rsid w:val="72252ED5"/>
    <w:rsid w:val="72484DA8"/>
    <w:rsid w:val="724A0097"/>
    <w:rsid w:val="72A902EC"/>
    <w:rsid w:val="72AE42E0"/>
    <w:rsid w:val="72AF4C6A"/>
    <w:rsid w:val="72C56908"/>
    <w:rsid w:val="72D1193A"/>
    <w:rsid w:val="72FE61B1"/>
    <w:rsid w:val="734A6177"/>
    <w:rsid w:val="735F4A68"/>
    <w:rsid w:val="736E0ED4"/>
    <w:rsid w:val="737D7742"/>
    <w:rsid w:val="73A76A81"/>
    <w:rsid w:val="73AF4E6F"/>
    <w:rsid w:val="73B14F3D"/>
    <w:rsid w:val="73B15E25"/>
    <w:rsid w:val="73B614BC"/>
    <w:rsid w:val="73C41022"/>
    <w:rsid w:val="73D64CAF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5152B6"/>
    <w:rsid w:val="74562939"/>
    <w:rsid w:val="745642A6"/>
    <w:rsid w:val="748A7158"/>
    <w:rsid w:val="74BF7452"/>
    <w:rsid w:val="74C0765A"/>
    <w:rsid w:val="74D31F94"/>
    <w:rsid w:val="74D57457"/>
    <w:rsid w:val="74DE021D"/>
    <w:rsid w:val="74DE4CBB"/>
    <w:rsid w:val="74E554DA"/>
    <w:rsid w:val="752637EB"/>
    <w:rsid w:val="752C67D7"/>
    <w:rsid w:val="754363C7"/>
    <w:rsid w:val="75585391"/>
    <w:rsid w:val="75705B73"/>
    <w:rsid w:val="75880FAD"/>
    <w:rsid w:val="75AA2D23"/>
    <w:rsid w:val="75B223E1"/>
    <w:rsid w:val="75BB5C49"/>
    <w:rsid w:val="75C126DE"/>
    <w:rsid w:val="75CC7030"/>
    <w:rsid w:val="75D64C17"/>
    <w:rsid w:val="75D8563F"/>
    <w:rsid w:val="75DF7C8A"/>
    <w:rsid w:val="75E53E7B"/>
    <w:rsid w:val="75F16864"/>
    <w:rsid w:val="760521D9"/>
    <w:rsid w:val="76225E90"/>
    <w:rsid w:val="763D14E6"/>
    <w:rsid w:val="764D2D71"/>
    <w:rsid w:val="765C0130"/>
    <w:rsid w:val="766F3E2F"/>
    <w:rsid w:val="76A93B6F"/>
    <w:rsid w:val="76CF3AD3"/>
    <w:rsid w:val="76D32BE1"/>
    <w:rsid w:val="76F06637"/>
    <w:rsid w:val="770224EB"/>
    <w:rsid w:val="773233B0"/>
    <w:rsid w:val="773F576D"/>
    <w:rsid w:val="774928C7"/>
    <w:rsid w:val="774F1A79"/>
    <w:rsid w:val="775C5EB6"/>
    <w:rsid w:val="77744BAE"/>
    <w:rsid w:val="7778303B"/>
    <w:rsid w:val="77887235"/>
    <w:rsid w:val="77963A29"/>
    <w:rsid w:val="77AB4F66"/>
    <w:rsid w:val="77AC54E3"/>
    <w:rsid w:val="77AF456B"/>
    <w:rsid w:val="77BD21AF"/>
    <w:rsid w:val="77D305E5"/>
    <w:rsid w:val="77D3234E"/>
    <w:rsid w:val="77F26EEF"/>
    <w:rsid w:val="78256A23"/>
    <w:rsid w:val="782759B8"/>
    <w:rsid w:val="782A6292"/>
    <w:rsid w:val="783106FE"/>
    <w:rsid w:val="783871BE"/>
    <w:rsid w:val="784F702F"/>
    <w:rsid w:val="7862691C"/>
    <w:rsid w:val="78651F46"/>
    <w:rsid w:val="787E21FC"/>
    <w:rsid w:val="788D3658"/>
    <w:rsid w:val="78B51F54"/>
    <w:rsid w:val="78D20BE4"/>
    <w:rsid w:val="78E26CA1"/>
    <w:rsid w:val="78E5236E"/>
    <w:rsid w:val="78EE3AFC"/>
    <w:rsid w:val="78F13080"/>
    <w:rsid w:val="78F22D26"/>
    <w:rsid w:val="78FD3DB7"/>
    <w:rsid w:val="79005C44"/>
    <w:rsid w:val="790457CC"/>
    <w:rsid w:val="790D7CFC"/>
    <w:rsid w:val="790F0CEB"/>
    <w:rsid w:val="7919151D"/>
    <w:rsid w:val="791E3E1A"/>
    <w:rsid w:val="79291528"/>
    <w:rsid w:val="7929219B"/>
    <w:rsid w:val="792B428E"/>
    <w:rsid w:val="796C3A3D"/>
    <w:rsid w:val="79A80153"/>
    <w:rsid w:val="79AA0A37"/>
    <w:rsid w:val="79D43305"/>
    <w:rsid w:val="79DA548B"/>
    <w:rsid w:val="79E478A3"/>
    <w:rsid w:val="7A302548"/>
    <w:rsid w:val="7A370AE8"/>
    <w:rsid w:val="7A8A140C"/>
    <w:rsid w:val="7A901551"/>
    <w:rsid w:val="7AF34A8F"/>
    <w:rsid w:val="7B062D62"/>
    <w:rsid w:val="7B3A1D2C"/>
    <w:rsid w:val="7B3C6B5B"/>
    <w:rsid w:val="7B3E4BA5"/>
    <w:rsid w:val="7B5B09BC"/>
    <w:rsid w:val="7B7E1BCD"/>
    <w:rsid w:val="7B8A4CB2"/>
    <w:rsid w:val="7B900B1A"/>
    <w:rsid w:val="7BA055EC"/>
    <w:rsid w:val="7BC1033E"/>
    <w:rsid w:val="7BC97500"/>
    <w:rsid w:val="7BCE20E9"/>
    <w:rsid w:val="7BF338C2"/>
    <w:rsid w:val="7BFB4EED"/>
    <w:rsid w:val="7C256D75"/>
    <w:rsid w:val="7C267B39"/>
    <w:rsid w:val="7C673EF1"/>
    <w:rsid w:val="7C734CDF"/>
    <w:rsid w:val="7CA20927"/>
    <w:rsid w:val="7CA22776"/>
    <w:rsid w:val="7CA6098B"/>
    <w:rsid w:val="7CA97AAB"/>
    <w:rsid w:val="7D006390"/>
    <w:rsid w:val="7D1A5722"/>
    <w:rsid w:val="7D395C80"/>
    <w:rsid w:val="7D676D7A"/>
    <w:rsid w:val="7D704F9B"/>
    <w:rsid w:val="7D874EAA"/>
    <w:rsid w:val="7DB16F01"/>
    <w:rsid w:val="7DB42B15"/>
    <w:rsid w:val="7DC60F15"/>
    <w:rsid w:val="7DD222FD"/>
    <w:rsid w:val="7DD6430C"/>
    <w:rsid w:val="7DDF0FE3"/>
    <w:rsid w:val="7DE22952"/>
    <w:rsid w:val="7DF42792"/>
    <w:rsid w:val="7DFF5150"/>
    <w:rsid w:val="7E057575"/>
    <w:rsid w:val="7E176C41"/>
    <w:rsid w:val="7E2C1DE4"/>
    <w:rsid w:val="7E3358AB"/>
    <w:rsid w:val="7E794CC5"/>
    <w:rsid w:val="7E803256"/>
    <w:rsid w:val="7E820EB6"/>
    <w:rsid w:val="7EAA2AE4"/>
    <w:rsid w:val="7EF73A9E"/>
    <w:rsid w:val="7F27607D"/>
    <w:rsid w:val="7F472F0E"/>
    <w:rsid w:val="7F5A4162"/>
    <w:rsid w:val="7F6A152A"/>
    <w:rsid w:val="7F6D7814"/>
    <w:rsid w:val="7F7211E6"/>
    <w:rsid w:val="7F7B0092"/>
    <w:rsid w:val="7F8503B6"/>
    <w:rsid w:val="7F955A9A"/>
    <w:rsid w:val="7F977581"/>
    <w:rsid w:val="7F9B0B4B"/>
    <w:rsid w:val="7FCF79DD"/>
    <w:rsid w:val="7FD27240"/>
    <w:rsid w:val="7FE942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2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113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4">
    <w:name w:val="Default Paragraph Font"/>
    <w:semiHidden/>
    <w:uiPriority w:val="0"/>
  </w:style>
  <w:style w:type="table" w:default="1" w:styleId="4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link w:val="99"/>
    <w:qFormat/>
    <w:uiPriority w:val="0"/>
    <w:rPr>
      <w:b/>
      <w:bCs/>
    </w:rPr>
  </w:style>
  <w:style w:type="paragraph" w:styleId="16">
    <w:name w:val="annotation text"/>
    <w:basedOn w:val="1"/>
    <w:link w:val="110"/>
    <w:qFormat/>
    <w:uiPriority w:val="0"/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30">
    <w:name w:val="caption"/>
    <w:basedOn w:val="1"/>
    <w:next w:val="1"/>
    <w:unhideWhenUsed/>
    <w:qFormat/>
    <w:uiPriority w:val="0"/>
    <w:rPr>
      <w:b/>
      <w:bCs/>
    </w:rPr>
  </w:style>
  <w:style w:type="paragraph" w:styleId="31">
    <w:name w:val="Document Map"/>
    <w:basedOn w:val="1"/>
    <w:link w:val="103"/>
    <w:qFormat/>
    <w:uiPriority w:val="0"/>
    <w:pPr>
      <w:shd w:val="clear" w:color="auto" w:fill="000080"/>
    </w:pPr>
    <w:rPr>
      <w:rFonts w:ascii="Tahoma" w:hAnsi="Tahoma"/>
    </w:rPr>
  </w:style>
  <w:style w:type="paragraph" w:styleId="32">
    <w:name w:val="Body Text"/>
    <w:basedOn w:val="1"/>
    <w:link w:val="94"/>
    <w:qFormat/>
    <w:uiPriority w:val="99"/>
    <w:pPr>
      <w:spacing w:after="120"/>
    </w:pPr>
  </w:style>
  <w:style w:type="paragraph" w:styleId="33">
    <w:name w:val="List Bullet 5"/>
    <w:basedOn w:val="26"/>
    <w:qFormat/>
    <w:uiPriority w:val="0"/>
    <w:pPr>
      <w:ind w:left="1702"/>
    </w:pPr>
  </w:style>
  <w:style w:type="paragraph" w:styleId="34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35">
    <w:name w:val="Balloon Text"/>
    <w:basedOn w:val="1"/>
    <w:link w:val="104"/>
    <w:qFormat/>
    <w:uiPriority w:val="0"/>
    <w:rPr>
      <w:rFonts w:ascii="Tahoma" w:hAnsi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4"/>
    <w:next w:val="1"/>
    <w:qFormat/>
    <w:uiPriority w:val="39"/>
    <w:pPr>
      <w:ind w:left="1418" w:hanging="1418"/>
    </w:p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0"/>
    <w:rPr>
      <w:sz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B2"/>
    <w:basedOn w:val="13"/>
    <w:link w:val="51"/>
    <w:qFormat/>
    <w:uiPriority w:val="0"/>
  </w:style>
  <w:style w:type="character" w:customStyle="1" w:styleId="51">
    <w:name w:val="B2 Char"/>
    <w:link w:val="50"/>
    <w:qFormat/>
    <w:uiPriority w:val="0"/>
    <w:rPr>
      <w:rFonts w:ascii="Times New Roman" w:hAnsi="Times New Roman"/>
      <w:lang w:val="en-GB"/>
    </w:rPr>
  </w:style>
  <w:style w:type="paragraph" w:customStyle="1" w:styleId="52">
    <w:name w:val="B1"/>
    <w:basedOn w:val="14"/>
    <w:link w:val="53"/>
    <w:qFormat/>
    <w:uiPriority w:val="0"/>
  </w:style>
  <w:style w:type="character" w:customStyle="1" w:styleId="53">
    <w:name w:val="B1 Char"/>
    <w:link w:val="52"/>
    <w:qFormat/>
    <w:uiPriority w:val="0"/>
    <w:rPr>
      <w:rFonts w:ascii="Times New Roman" w:hAnsi="Times New Roman"/>
      <w:lang w:val="en-GB"/>
    </w:rPr>
  </w:style>
  <w:style w:type="paragraph" w:customStyle="1" w:styleId="54">
    <w:name w:val="EX"/>
    <w:basedOn w:val="1"/>
    <w:link w:val="55"/>
    <w:qFormat/>
    <w:uiPriority w:val="0"/>
    <w:pPr>
      <w:keepLines/>
      <w:ind w:left="1702" w:hanging="1418"/>
    </w:pPr>
  </w:style>
  <w:style w:type="character" w:customStyle="1" w:styleId="55">
    <w:name w:val="EX Char"/>
    <w:link w:val="54"/>
    <w:qFormat/>
    <w:uiPriority w:val="0"/>
    <w:rPr>
      <w:rFonts w:ascii="Times New Roman" w:hAnsi="Times New Roman"/>
      <w:lang w:val="en-GB"/>
    </w:rPr>
  </w:style>
  <w:style w:type="paragraph" w:customStyle="1" w:styleId="56">
    <w:name w:val="B5"/>
    <w:basedOn w:val="39"/>
    <w:qFormat/>
    <w:uiPriority w:val="0"/>
  </w:style>
  <w:style w:type="paragraph" w:customStyle="1" w:styleId="57">
    <w:name w:val="_Style 56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5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61">
    <w:name w:val="TH"/>
    <w:basedOn w:val="1"/>
    <w:link w:val="9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AC"/>
    <w:basedOn w:val="64"/>
    <w:link w:val="93"/>
    <w:qFormat/>
    <w:uiPriority w:val="0"/>
    <w:pPr>
      <w:jc w:val="center"/>
    </w:pPr>
  </w:style>
  <w:style w:type="paragraph" w:customStyle="1" w:styleId="64">
    <w:name w:val="TAL"/>
    <w:basedOn w:val="1"/>
    <w:link w:val="10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NO"/>
    <w:basedOn w:val="1"/>
    <w:link w:val="114"/>
    <w:qFormat/>
    <w:uiPriority w:val="0"/>
    <w:pPr>
      <w:keepLines/>
      <w:ind w:left="1135" w:hanging="851"/>
    </w:pPr>
  </w:style>
  <w:style w:type="paragraph" w:customStyle="1" w:styleId="67">
    <w:name w:val="TAN"/>
    <w:basedOn w:val="64"/>
    <w:link w:val="102"/>
    <w:qFormat/>
    <w:uiPriority w:val="0"/>
    <w:pPr>
      <w:ind w:left="851" w:hanging="851"/>
    </w:pPr>
  </w:style>
  <w:style w:type="paragraph" w:customStyle="1" w:styleId="68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69">
    <w:name w:val="TAJ"/>
    <w:basedOn w:val="61"/>
    <w:qFormat/>
    <w:uiPriority w:val="0"/>
  </w:style>
  <w:style w:type="paragraph" w:customStyle="1" w:styleId="70">
    <w:name w:val="FP"/>
    <w:basedOn w:val="1"/>
    <w:qFormat/>
    <w:uiPriority w:val="0"/>
    <w:pPr>
      <w:spacing w:after="0"/>
    </w:pPr>
  </w:style>
  <w:style w:type="paragraph" w:customStyle="1" w:styleId="71">
    <w:name w:val="ZTD"/>
    <w:basedOn w:val="58"/>
    <w:qFormat/>
    <w:uiPriority w:val="0"/>
    <w:pPr>
      <w:framePr w:hRule="auto" w:y="852"/>
    </w:pPr>
    <w:rPr>
      <w:i w:val="0"/>
      <w:sz w:val="40"/>
    </w:rPr>
  </w:style>
  <w:style w:type="paragraph" w:customStyle="1" w:styleId="72">
    <w:name w:val="EW"/>
    <w:basedOn w:val="54"/>
    <w:qFormat/>
    <w:uiPriority w:val="0"/>
    <w:pPr>
      <w:spacing w:after="0"/>
    </w:pPr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TAR"/>
    <w:basedOn w:val="64"/>
    <w:qFormat/>
    <w:uiPriority w:val="0"/>
    <w:pPr>
      <w:jc w:val="right"/>
    </w:pPr>
  </w:style>
  <w:style w:type="paragraph" w:customStyle="1" w:styleId="75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6">
    <w:name w:val="B3"/>
    <w:basedOn w:val="12"/>
    <w:link w:val="96"/>
    <w:qFormat/>
    <w:uiPriority w:val="0"/>
  </w:style>
  <w:style w:type="paragraph" w:customStyle="1" w:styleId="77">
    <w:name w:val="NW"/>
    <w:basedOn w:val="66"/>
    <w:qFormat/>
    <w:uiPriority w:val="0"/>
    <w:pPr>
      <w:spacing w:after="0"/>
    </w:pPr>
  </w:style>
  <w:style w:type="paragraph" w:customStyle="1" w:styleId="7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79">
    <w:name w:val="ZV"/>
    <w:basedOn w:val="59"/>
    <w:qFormat/>
    <w:uiPriority w:val="0"/>
    <w:pPr>
      <w:framePr w:y="16161"/>
    </w:p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81">
    <w:name w:val="TAH"/>
    <w:basedOn w:val="63"/>
    <w:link w:val="95"/>
    <w:qFormat/>
    <w:uiPriority w:val="0"/>
    <w:rPr>
      <w:b/>
    </w:rPr>
  </w:style>
  <w:style w:type="paragraph" w:customStyle="1" w:styleId="82">
    <w:name w:val="TF"/>
    <w:basedOn w:val="61"/>
    <w:link w:val="92"/>
    <w:qFormat/>
    <w:uiPriority w:val="0"/>
    <w:pPr>
      <w:keepNext w:val="0"/>
      <w:keepLines/>
      <w:spacing w:before="0" w:after="240"/>
    </w:pPr>
  </w:style>
  <w:style w:type="paragraph" w:customStyle="1" w:styleId="8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4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fi-FI" w:eastAsia="fi-FI" w:bidi="ar-SA"/>
    </w:rPr>
  </w:style>
  <w:style w:type="paragraph" w:customStyle="1" w:styleId="85">
    <w:name w:val="Guidance"/>
    <w:basedOn w:val="1"/>
    <w:link w:val="97"/>
    <w:qFormat/>
    <w:uiPriority w:val="0"/>
    <w:rPr>
      <w:i/>
      <w:color w:val="0000FF"/>
    </w:rPr>
  </w:style>
  <w:style w:type="paragraph" w:customStyle="1" w:styleId="8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8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89">
    <w:name w:val="Editor's Note"/>
    <w:basedOn w:val="66"/>
    <w:qFormat/>
    <w:uiPriority w:val="0"/>
    <w:rPr>
      <w:color w:val="FF0000"/>
    </w:rPr>
  </w:style>
  <w:style w:type="paragraph" w:customStyle="1" w:styleId="90">
    <w:name w:val="B4"/>
    <w:basedOn w:val="40"/>
    <w:qFormat/>
    <w:uiPriority w:val="0"/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character" w:customStyle="1" w:styleId="92">
    <w:name w:val="TF Char"/>
    <w:link w:val="82"/>
    <w:qFormat/>
    <w:uiPriority w:val="0"/>
    <w:rPr>
      <w:rFonts w:ascii="Arial" w:hAnsi="Arial"/>
      <w:b/>
      <w:lang w:val="en-GB"/>
    </w:rPr>
  </w:style>
  <w:style w:type="character" w:customStyle="1" w:styleId="93">
    <w:name w:val="TAC Char"/>
    <w:link w:val="63"/>
    <w:qFormat/>
    <w:uiPriority w:val="0"/>
    <w:rPr>
      <w:rFonts w:ascii="Arial" w:hAnsi="Arial"/>
      <w:sz w:val="18"/>
      <w:lang w:val="en-GB"/>
    </w:rPr>
  </w:style>
  <w:style w:type="character" w:customStyle="1" w:styleId="94">
    <w:name w:val="Body Text Char"/>
    <w:link w:val="32"/>
    <w:qFormat/>
    <w:uiPriority w:val="99"/>
    <w:rPr>
      <w:rFonts w:ascii="Times New Roman" w:hAnsi="Times New Roman"/>
      <w:lang w:val="en-GB"/>
    </w:rPr>
  </w:style>
  <w:style w:type="character" w:customStyle="1" w:styleId="95">
    <w:name w:val="TAH Car"/>
    <w:link w:val="81"/>
    <w:qFormat/>
    <w:uiPriority w:val="0"/>
    <w:rPr>
      <w:rFonts w:ascii="Arial" w:hAnsi="Arial"/>
      <w:b/>
      <w:sz w:val="18"/>
      <w:lang w:val="en-GB"/>
    </w:rPr>
  </w:style>
  <w:style w:type="character" w:customStyle="1" w:styleId="96">
    <w:name w:val="B3 Char2"/>
    <w:link w:val="76"/>
    <w:qFormat/>
    <w:uiPriority w:val="0"/>
    <w:rPr>
      <w:rFonts w:ascii="Times New Roman" w:hAnsi="Times New Roman"/>
      <w:lang w:val="en-GB"/>
    </w:rPr>
  </w:style>
  <w:style w:type="character" w:customStyle="1" w:styleId="97">
    <w:name w:val="Guidance Char"/>
    <w:link w:val="85"/>
    <w:qFormat/>
    <w:uiPriority w:val="0"/>
    <w:rPr>
      <w:rFonts w:ascii="Times New Roman" w:hAnsi="Times New Roman"/>
      <w:i/>
      <w:color w:val="0000FF"/>
      <w:lang w:val="en-GB"/>
    </w:rPr>
  </w:style>
  <w:style w:type="character" w:customStyle="1" w:styleId="98">
    <w:name w:val="TH Char"/>
    <w:link w:val="61"/>
    <w:qFormat/>
    <w:uiPriority w:val="0"/>
    <w:rPr>
      <w:rFonts w:ascii="Arial" w:hAnsi="Arial"/>
      <w:b/>
      <w:lang w:val="en-GB"/>
    </w:rPr>
  </w:style>
  <w:style w:type="character" w:customStyle="1" w:styleId="99">
    <w:name w:val="Comment Subject Char"/>
    <w:link w:val="15"/>
    <w:qFormat/>
    <w:uiPriority w:val="0"/>
    <w:rPr>
      <w:rFonts w:ascii="Times New Roman" w:hAnsi="Times New Roman"/>
      <w:b/>
      <w:bCs/>
      <w:lang w:val="en-GB"/>
    </w:rPr>
  </w:style>
  <w:style w:type="character" w:customStyle="1" w:styleId="100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101">
    <w:name w:val="TAL Car"/>
    <w:link w:val="64"/>
    <w:qFormat/>
    <w:uiPriority w:val="0"/>
    <w:rPr>
      <w:rFonts w:ascii="Arial" w:hAnsi="Arial"/>
      <w:sz w:val="18"/>
      <w:lang w:val="en-GB"/>
    </w:rPr>
  </w:style>
  <w:style w:type="character" w:customStyle="1" w:styleId="102">
    <w:name w:val="TAN Char"/>
    <w:link w:val="67"/>
    <w:qFormat/>
    <w:uiPriority w:val="0"/>
    <w:rPr>
      <w:rFonts w:ascii="Arial" w:hAnsi="Arial"/>
      <w:sz w:val="18"/>
      <w:lang w:val="en-GB"/>
    </w:rPr>
  </w:style>
  <w:style w:type="character" w:customStyle="1" w:styleId="103">
    <w:name w:val="Document Map Char"/>
    <w:link w:val="31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04">
    <w:name w:val="Balloon Text Char"/>
    <w:link w:val="35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5">
    <w:name w:val="msoins"/>
    <w:qFormat/>
    <w:uiPriority w:val="0"/>
  </w:style>
  <w:style w:type="character" w:customStyle="1" w:styleId="106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07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08">
    <w:name w:val="ZGSM"/>
    <w:qFormat/>
    <w:uiPriority w:val="0"/>
  </w:style>
  <w:style w:type="character" w:customStyle="1" w:styleId="109">
    <w:name w:val="TAL Char"/>
    <w:link w:val="64"/>
    <w:qFormat/>
    <w:uiPriority w:val="0"/>
    <w:rPr>
      <w:rFonts w:ascii="Arial" w:hAnsi="Arial"/>
      <w:sz w:val="18"/>
      <w:lang w:val="en-GB"/>
    </w:rPr>
  </w:style>
  <w:style w:type="character" w:customStyle="1" w:styleId="110">
    <w:name w:val="Comment Text Char"/>
    <w:link w:val="16"/>
    <w:qFormat/>
    <w:uiPriority w:val="0"/>
    <w:rPr>
      <w:rFonts w:ascii="Times New Roman" w:hAnsi="Times New Roman"/>
      <w:lang w:val="en-GB"/>
    </w:rPr>
  </w:style>
  <w:style w:type="character" w:customStyle="1" w:styleId="111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112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113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14">
    <w:name w:val="NO Char"/>
    <w:link w:val="66"/>
    <w:qFormat/>
    <w:uiPriority w:val="0"/>
    <w:rPr>
      <w:rFonts w:ascii="Times New Roman" w:hAnsi="Times New Roman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3</Pages>
  <Words>635</Words>
  <Characters>3326</Characters>
  <Lines>2250</Lines>
  <Paragraphs>640</Paragraphs>
  <TotalTime>15</TotalTime>
  <ScaleCrop>false</ScaleCrop>
  <LinksUpToDate>false</LinksUpToDate>
  <CharactersWithSpaces>3948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2018-02-04T08:49:00Z</dcterms:created>
  <dc:creator>GSX</dc:creator>
  <cp:lastModifiedBy>ZTE</cp:lastModifiedBy>
  <dcterms:modified xsi:type="dcterms:W3CDTF">2019-08-16T08:46:51Z</dcterms:modified>
  <dc:title>3GPP Change Request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2052-10.8.2.6613</vt:lpwstr>
  </property>
</Properties>
</file>